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3F" w:rsidRPr="00D84F60" w:rsidRDefault="005C683F" w:rsidP="003A47EF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48"/>
          <w:szCs w:val="48"/>
          <w:rtl/>
          <w:lang w:bidi="ar-E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5pt;margin-top:-24.45pt;width:513pt;height:428.7pt;z-index:25164185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6;mso-column-margin:5.76pt" inset="2.88pt,2.88pt,2.88pt,2.88pt">
              <w:txbxContent>
                <w:p w:rsidR="005C683F" w:rsidRPr="00D12947" w:rsidRDefault="005C683F" w:rsidP="00C475FF">
                  <w:pPr>
                    <w:widowControl w:val="0"/>
                    <w:tabs>
                      <w:tab w:val="left" w:pos="8788"/>
                    </w:tabs>
                    <w:bidi/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rtl/>
                      <w:lang w:bidi="ar-EG"/>
                    </w:rPr>
                    <w:t>سن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lang w:bidi="ar-EG"/>
                    </w:rPr>
                    <w:t>6-7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ab/>
                  </w: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rtl/>
                      <w:lang w:bidi="ar-EG"/>
                    </w:rPr>
                    <w:t>درس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>19</w:t>
                  </w:r>
                </w:p>
                <w:p w:rsidR="005C683F" w:rsidRPr="00D12947" w:rsidRDefault="005C683F" w:rsidP="003A47E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دليل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المعلم</w:t>
                  </w:r>
                </w:p>
                <w:p w:rsidR="005C683F" w:rsidRPr="00D12947" w:rsidRDefault="005C683F" w:rsidP="00D82DC7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الوحدة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الرابعة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المخلص</w:t>
                  </w:r>
                </w:p>
                <w:p w:rsidR="005C683F" w:rsidRDefault="005C683F" w:rsidP="001B009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أعمى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يُبصر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</w:p>
                <w:p w:rsidR="005C683F" w:rsidRPr="00E92321" w:rsidRDefault="005C683F" w:rsidP="001B009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</w:pPr>
                  <w:r w:rsidRPr="00E92321"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rtl/>
                      <w:lang w:bidi="ar-EG"/>
                    </w:rPr>
                    <w:t>هدف</w:t>
                  </w:r>
                  <w:r w:rsidRPr="00E92321"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  <w:t xml:space="preserve"> </w:t>
                  </w:r>
                  <w:r w:rsidRPr="00E92321"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rtl/>
                      <w:lang w:bidi="ar-EG"/>
                    </w:rPr>
                    <w:t>الدرس</w:t>
                  </w:r>
                  <w:r w:rsidRPr="00E92321"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رؤية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عمل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الرب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حياة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الرجل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الأعمى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وتشير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إلى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الحق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عن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يسوع</w:t>
                  </w:r>
                </w:p>
                <w:p w:rsidR="005C683F" w:rsidRPr="006128ED" w:rsidRDefault="005C683F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 w:rsidRPr="007227CF">
                    <w:rPr>
                      <w:rFonts w:ascii="Simplified Arabic" w:hAnsi="Simplified Arabic" w:cs="Simplified Arabic" w:hint="cs"/>
                      <w:b/>
                      <w:bCs/>
                      <w:noProof/>
                      <w:sz w:val="40"/>
                      <w:szCs w:val="4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i1026" type="#_x0000_t75" style="width:498.75pt;height:12pt;visibility:visible">
                        <v:imagedata r:id="rId7" o:title=""/>
                      </v:shape>
                    </w:pict>
                  </w:r>
                </w:p>
                <w:p w:rsidR="005C683F" w:rsidRPr="00D12947" w:rsidRDefault="005C683F" w:rsidP="00B81CF5">
                  <w:pPr>
                    <w:tabs>
                      <w:tab w:val="left" w:pos="7536"/>
                    </w:tabs>
                    <w:bidi/>
                    <w:rPr>
                      <w:sz w:val="22"/>
                      <w:szCs w:val="20"/>
                      <w:rtl/>
                      <w:lang w:bidi="ar-EG"/>
                    </w:rPr>
                  </w:pP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العبادة، الكلمة والطريق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ab/>
                    <w:t xml:space="preserve">إله العجائب (الجزء </w:t>
                  </w:r>
                  <w:r>
                    <w:rPr>
                      <w:sz w:val="22"/>
                      <w:szCs w:val="20"/>
                      <w:rtl/>
                      <w:lang w:bidi="ar-EG"/>
                    </w:rPr>
                    <w:t>1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)</w:t>
                  </w:r>
                  <w:r>
                    <w:rPr>
                      <w:sz w:val="22"/>
                      <w:szCs w:val="20"/>
                      <w:rtl/>
                      <w:lang w:bidi="ar-EG"/>
                    </w:rPr>
                    <w:t xml:space="preserve"> معجزات يسوع</w:t>
                  </w:r>
                </w:p>
                <w:p w:rsidR="005C683F" w:rsidRPr="00840ED1" w:rsidRDefault="005C683F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العباد</w:t>
                  </w:r>
                  <w:r w:rsidRPr="00840ED1">
                    <w:rPr>
                      <w:rFonts w:ascii="Simplified Arabic" w:hAnsi="Simplified Arabic" w:cs="Simplified Arabic" w:hint="eastAsia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ة</w:t>
                  </w:r>
                </w:p>
                <w:p w:rsidR="005C683F" w:rsidRPr="00202641" w:rsidRDefault="005C683F" w:rsidP="00D82DC7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الرب؟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المخلص</w:t>
                  </w:r>
                </w:p>
                <w:p w:rsidR="005C683F" w:rsidRPr="00840ED1" w:rsidRDefault="005C683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 w:hint="eastAsia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الكلمة</w:t>
                  </w:r>
                </w:p>
                <w:p w:rsidR="005C683F" w:rsidRPr="00202641" w:rsidRDefault="005C683F" w:rsidP="00C475F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القصة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الكتابية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يوحنا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9: 1-7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،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35-39</w:t>
                  </w:r>
                </w:p>
                <w:p w:rsidR="005C683F" w:rsidRDefault="005C683F" w:rsidP="000A11A0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ماذا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فعل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أعطى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بصر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وخلاص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للرجل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الأعمى</w:t>
                  </w:r>
                </w:p>
                <w:p w:rsidR="005C683F" w:rsidRPr="00003C05" w:rsidRDefault="005C683F" w:rsidP="003E1351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>الآية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>المفتاحية</w:t>
                  </w:r>
                </w:p>
                <w:p w:rsidR="005C683F" w:rsidRDefault="005C683F" w:rsidP="00C475F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يوحنا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9: 5</w:t>
                  </w:r>
                </w:p>
                <w:p w:rsidR="005C683F" w:rsidRDefault="005C683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الطريق</w:t>
                  </w:r>
                </w:p>
                <w:p w:rsidR="005C683F" w:rsidRDefault="005C683F" w:rsidP="00C475F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العلاقة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بالمسيح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: 2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صموئيل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22: 29</w:t>
                  </w:r>
                </w:p>
                <w:p w:rsidR="005C683F" w:rsidRPr="00003C05" w:rsidRDefault="005C683F" w:rsidP="002B619C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</w:pPr>
                  <w:r w:rsidRPr="00003C05"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>آية</w:t>
                  </w:r>
                  <w:r w:rsidRPr="00003C05"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u w:val="single"/>
                      <w:rtl/>
                      <w:lang w:bidi="ar-EG"/>
                    </w:rPr>
                    <w:t>الحفظ</w:t>
                  </w:r>
                </w:p>
                <w:p w:rsidR="005C683F" w:rsidRDefault="005C683F" w:rsidP="006F33A1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 w:rsidRPr="006128ED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"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والحق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والحياة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ليس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يأتي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إلى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الآب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"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يوحنا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14: 6</w:t>
                  </w:r>
                </w:p>
                <w:p w:rsidR="005C683F" w:rsidRPr="005C7E2B" w:rsidRDefault="005C683F" w:rsidP="006F33A1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لأنك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إن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اعترفت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بفمك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بالرب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وآمنت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بقلبك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الله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قامه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موات،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خلصت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"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رومية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10: 9</w:t>
                  </w:r>
                </w:p>
              </w:txbxContent>
            </v:textbox>
            <w10:wrap type="square"/>
          </v:shape>
        </w:pict>
      </w:r>
    </w:p>
    <w:p w:rsidR="005C683F" w:rsidRPr="00B8674F" w:rsidRDefault="005C683F" w:rsidP="00C475FF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للخادم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: </w:t>
      </w:r>
      <w:r w:rsidRPr="00B8674F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لتشجيعك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الشخصي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هذا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8674F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سبوع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اقرأ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رومية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8: 28.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اشترك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معنا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الصلاة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لهذا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سبوع</w:t>
      </w:r>
    </w:p>
    <w:p w:rsidR="005C683F" w:rsidRPr="00B8674F" w:rsidRDefault="005C683F" w:rsidP="00C475FF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u w:val="single"/>
          <w:rtl/>
          <w:lang w:bidi="ar-EG"/>
        </w:rPr>
        <w:t>صلي</w:t>
      </w:r>
      <w:r w:rsidRPr="00B8674F"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u w:val="single"/>
          <w:rtl/>
          <w:lang w:bidi="ar-EG"/>
        </w:rPr>
        <w:t>معنا</w:t>
      </w:r>
      <w:r w:rsidRPr="00B8674F"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u w:val="single"/>
          <w:rtl/>
          <w:lang w:bidi="ar-EG"/>
        </w:rPr>
        <w:t>خلال</w:t>
      </w:r>
      <w:r w:rsidRPr="00B8674F"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u w:val="single"/>
          <w:rtl/>
          <w:lang w:bidi="ar-EG"/>
        </w:rPr>
        <w:t>هذا</w:t>
      </w:r>
      <w:r w:rsidRPr="00B8674F"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  <w:t xml:space="preserve"> </w:t>
      </w:r>
      <w:r w:rsidRPr="00B8674F">
        <w:rPr>
          <w:rFonts w:ascii="Simplified Arabic" w:hAnsi="Simplified Arabic" w:cs="Simplified Arabic" w:hint="eastAsia"/>
          <w:b/>
          <w:bCs/>
          <w:sz w:val="22"/>
          <w:szCs w:val="22"/>
          <w:u w:val="single"/>
          <w:rtl/>
          <w:lang w:bidi="ar-EG"/>
        </w:rPr>
        <w:t>الأسبوع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: "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رب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ضعفنا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وظروف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حياتنا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الصعبة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لنعطيك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المجد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ساعدنا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ندرك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شياء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تعمل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معاً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للخير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للذين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يحبونك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ولإظهار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عظمتك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آمين</w:t>
      </w:r>
      <w:r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."</w:t>
      </w:r>
    </w:p>
    <w:p w:rsidR="005C683F" w:rsidRPr="00B8674F" w:rsidRDefault="005C683F" w:rsidP="00AB4F23">
      <w:pPr>
        <w:bidi/>
        <w:rPr>
          <w:rFonts w:ascii="Simplified Arabic" w:hAnsi="Simplified Arabic" w:cs="Simplified Arabic"/>
          <w:b/>
          <w:sz w:val="28"/>
          <w:szCs w:val="12"/>
          <w:rtl/>
          <w:lang w:bidi="ar-EG"/>
        </w:rPr>
      </w:pPr>
    </w:p>
    <w:tbl>
      <w:tblPr>
        <w:bidiVisual/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4067"/>
        <w:gridCol w:w="6067"/>
      </w:tblGrid>
      <w:tr w:rsidR="005C683F" w:rsidRPr="001D4B0B">
        <w:tc>
          <w:tcPr>
            <w:tcW w:w="4014" w:type="dxa"/>
          </w:tcPr>
          <w:p w:rsidR="005C683F" w:rsidRPr="00B8674F" w:rsidRDefault="005C683F" w:rsidP="000B348F">
            <w:pPr>
              <w:bidi/>
              <w:rPr>
                <w:rFonts w:ascii="Simplified Arabic" w:hAnsi="Simplified Arabic" w:cs="Simplified Arabic"/>
                <w:sz w:val="24"/>
                <w:rtl/>
                <w:lang w:bidi="ar-EG"/>
              </w:rPr>
            </w:pPr>
            <w:r w:rsidRPr="00B8674F">
              <w:rPr>
                <w:rFonts w:ascii="Simplified Arabic" w:hAnsi="Simplified Arabic" w:cs="Simplified Arabic" w:hint="eastAsia"/>
                <w:bCs/>
                <w:sz w:val="24"/>
                <w:u w:val="single"/>
                <w:rtl/>
                <w:lang w:bidi="ar-EG"/>
              </w:rPr>
              <w:t>الإعداد</w:t>
            </w:r>
          </w:p>
          <w:p w:rsidR="005C683F" w:rsidRDefault="005C683F" w:rsidP="008E4522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ضع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علامة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كتابك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المقدس</w:t>
            </w:r>
          </w:p>
          <w:p w:rsidR="005C683F" w:rsidRPr="00B8674F" w:rsidRDefault="005C683F" w:rsidP="0007234F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B8674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إقرأ</w:t>
            </w:r>
            <w:r w:rsidRPr="00B8674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1-7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35-38</w:t>
            </w:r>
          </w:p>
          <w:p w:rsidR="005C683F" w:rsidRDefault="005C683F" w:rsidP="008E4522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2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صموئيل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22: 29</w:t>
            </w:r>
          </w:p>
          <w:p w:rsidR="005C683F" w:rsidRPr="00B8674F" w:rsidRDefault="005C683F" w:rsidP="00B8674F">
            <w:pPr>
              <w:tabs>
                <w:tab w:val="left" w:pos="252"/>
              </w:tabs>
              <w:bidi/>
              <w:rPr>
                <w:rFonts w:ascii="Simplified Arabic" w:hAnsi="Simplified Arabic" w:cs="Simplified Arabic"/>
                <w:bCs/>
                <w:sz w:val="22"/>
                <w:lang w:bidi="ar-EG"/>
              </w:rPr>
            </w:pPr>
            <w:r w:rsidRPr="00B8674F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للخادم</w:t>
            </w:r>
          </w:p>
          <w:p w:rsidR="005C683F" w:rsidRDefault="005C683F" w:rsidP="008E4522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دليل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الخادم</w:t>
            </w:r>
          </w:p>
          <w:p w:rsidR="005C683F" w:rsidRDefault="005C683F" w:rsidP="0007234F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نظرة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سريعة</w:t>
            </w:r>
          </w:p>
          <w:p w:rsidR="005C683F" w:rsidRDefault="005C683F" w:rsidP="0007234F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اكمل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فقرات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العبادة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الكلمة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إذا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الوقت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اختر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نشطة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الموجودة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لديك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وقت؟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"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فكر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نشاط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خاص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يوضح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الهدف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الآية</w:t>
            </w:r>
          </w:p>
          <w:p w:rsidR="005C683F" w:rsidRPr="00B8674F" w:rsidRDefault="005C683F" w:rsidP="000A11A0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المصادر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الإضافية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المشار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اليها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الدرس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ستجدها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الموقع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</w:t>
            </w:r>
          </w:p>
          <w:p w:rsidR="005C683F" w:rsidRDefault="005C683F" w:rsidP="00B8674F">
            <w:pPr>
              <w:tabs>
                <w:tab w:val="left" w:pos="252"/>
              </w:tabs>
              <w:bidi/>
              <w:rPr>
                <w:rtl/>
              </w:rPr>
            </w:pPr>
            <w:hyperlink r:id="rId8" w:history="1">
              <w:r w:rsidRPr="001D4B0B">
                <w:rPr>
                  <w:rStyle w:val="Hyperlink"/>
                  <w:rFonts w:ascii="Arial" w:hAnsi="Arial" w:cs="Arial"/>
                  <w:sz w:val="16"/>
                  <w:szCs w:val="16"/>
                  <w:lang w:bidi="ar-EG"/>
                </w:rPr>
                <w:t>www.commtechlab.msu.edu/sites/as/web/browser.htm</w:t>
              </w:r>
            </w:hyperlink>
          </w:p>
          <w:p w:rsidR="005C683F" w:rsidRPr="00B8674F" w:rsidRDefault="005C683F" w:rsidP="008E4522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يمكنك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تكون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مورد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انقر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مدونة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المدرسة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 </w:t>
            </w:r>
            <w:r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  <w:t xml:space="preserve">Teacher’s Blog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لتشارك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فكارك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خدام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آخرين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مختلف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نحاء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العالم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5C683F" w:rsidRPr="00B8674F" w:rsidRDefault="005C683F" w:rsidP="001D4B0B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  <w:tc>
          <w:tcPr>
            <w:tcW w:w="6120" w:type="dxa"/>
          </w:tcPr>
          <w:p w:rsidR="005C683F" w:rsidRPr="001D4B0B" w:rsidRDefault="005C683F" w:rsidP="001D4B0B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1D4B0B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الإعداد</w:t>
            </w:r>
            <w:r w:rsidRPr="001D4B0B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 xml:space="preserve"> </w:t>
            </w:r>
            <w:r w:rsidRPr="001D4B0B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المسبق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(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قبل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وصول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الأولاد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>)</w:t>
            </w:r>
          </w:p>
          <w:p w:rsidR="005C683F" w:rsidRDefault="005C683F" w:rsidP="00263E89">
            <w:pPr>
              <w:tabs>
                <w:tab w:val="left" w:pos="288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DE3C60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الترحيب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البداية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كاشفة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لاصق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رض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منبه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وقت</w:t>
            </w:r>
          </w:p>
          <w:p w:rsidR="005C683F" w:rsidRDefault="005C683F" w:rsidP="00326B48">
            <w:pPr>
              <w:tabs>
                <w:tab w:val="left" w:pos="288"/>
              </w:tabs>
              <w:bidi/>
              <w:spacing w:before="60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DE3C60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العبادة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</w:p>
          <w:p w:rsidR="005C683F" w:rsidRDefault="005C683F" w:rsidP="00263E8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القراءة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التعبدية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8: 12</w:t>
            </w:r>
          </w:p>
          <w:p w:rsidR="005C683F" w:rsidRDefault="005C683F" w:rsidP="006F33A1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الحفظ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5C683F" w:rsidRDefault="005C683F" w:rsidP="000A11A0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ترانيم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أخرى</w:t>
            </w:r>
          </w:p>
          <w:p w:rsidR="005C683F" w:rsidRPr="007C1CC8" w:rsidRDefault="005C683F" w:rsidP="00263E8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وسيلة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الايضاح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التعبدية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قصة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درس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5C683F" w:rsidRPr="00DE3C60" w:rsidRDefault="005C683F" w:rsidP="00CA59EF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bCs/>
                <w:sz w:val="22"/>
                <w:lang w:bidi="ar-EG"/>
              </w:rPr>
            </w:pPr>
            <w:r w:rsidRPr="00DE3C60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الكلمة</w:t>
            </w:r>
            <w:r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>:</w:t>
            </w:r>
          </w:p>
          <w:p w:rsidR="005C683F" w:rsidRDefault="005C683F" w:rsidP="008E4522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الإناء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الذهبي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رصاص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بطاقات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</w:p>
          <w:p w:rsidR="005C683F" w:rsidRDefault="005C683F" w:rsidP="008E4522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مقدسة</w:t>
            </w:r>
          </w:p>
          <w:p w:rsidR="005C683F" w:rsidRDefault="005C683F" w:rsidP="00263E8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خريطة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ورشليم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صورة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لبركة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سلوام</w:t>
            </w:r>
          </w:p>
          <w:p w:rsidR="005C683F" w:rsidRDefault="005C683F" w:rsidP="00263E8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خبئ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الشواهد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للقصة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وللعلاقة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بالمسيح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ليكشف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عنها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فقرة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الكلمة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"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"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5C683F" w:rsidRDefault="005C683F" w:rsidP="00326B48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DE3C60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</w:t>
            </w:r>
          </w:p>
          <w:p w:rsidR="005C683F" w:rsidRDefault="005C683F" w:rsidP="00263E8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اليومي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لدرس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5C683F" w:rsidRPr="00DF7A51" w:rsidRDefault="005C683F" w:rsidP="000A11A0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الهدية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القيمة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صورة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لبركة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سلوام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تورش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هيئة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قلم</w:t>
            </w:r>
            <w:r w:rsidRPr="00DF7A51">
              <w:rPr>
                <w:sz w:val="18"/>
                <w:szCs w:val="18"/>
                <w:lang w:bidi="ar-EG"/>
              </w:rPr>
              <w:t>.</w:t>
            </w:r>
          </w:p>
          <w:p w:rsidR="005C683F" w:rsidRPr="00326B48" w:rsidRDefault="005C683F" w:rsidP="00D84F60">
            <w:pPr>
              <w:tabs>
                <w:tab w:val="left" w:pos="288"/>
                <w:tab w:val="center" w:pos="2932"/>
              </w:tabs>
              <w:bidi/>
              <w:spacing w:before="60"/>
              <w:ind w:left="14"/>
              <w:rPr>
                <w:rFonts w:ascii="Simplified Arabic" w:hAnsi="Simplified Arabic" w:cs="Simplified Arabic"/>
                <w:bCs/>
                <w:sz w:val="22"/>
                <w:lang w:bidi="ar-EG"/>
              </w:rPr>
            </w:pPr>
            <w:r w:rsidRPr="00326B48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هل</w:t>
            </w:r>
            <w:r w:rsidRPr="00326B48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326B48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لديك</w:t>
            </w:r>
            <w:r w:rsidRPr="00326B48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326B48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وقت؟</w:t>
            </w:r>
          </w:p>
          <w:p w:rsidR="005C683F" w:rsidRDefault="005C683F" w:rsidP="008E4522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حلويات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جيلاتينية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عصائر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كواب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ملون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صمغ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فرش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الوان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كتاب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مقدس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تلوين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مقصات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</w:p>
          <w:p w:rsidR="005C683F" w:rsidRDefault="005C683F" w:rsidP="00FE1464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المقوي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الملون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فوم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ملون،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بطاقات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5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× 7.5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صمغ،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زينة</w:t>
            </w:r>
          </w:p>
          <w:p w:rsidR="005C683F" w:rsidRDefault="005C683F" w:rsidP="00BD558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الحفظ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الخاصة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بالوحدة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الرابعة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ومسجل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(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الخادم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يرنم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)</w:t>
            </w:r>
          </w:p>
          <w:p w:rsidR="005C683F" w:rsidRPr="001D4B0B" w:rsidRDefault="005C683F" w:rsidP="00BD558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آثار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قدام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إعدادها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وقصها،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شريط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لاصق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رضية،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عدد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2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علبة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بلاستيك</w:t>
            </w:r>
          </w:p>
        </w:tc>
      </w:tr>
    </w:tbl>
    <w:p w:rsidR="005C683F" w:rsidRDefault="005C683F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/>
          <w:sz w:val="22"/>
          <w:rtl/>
          <w:lang w:bidi="ar-EG"/>
        </w:rPr>
        <w:br w:type="page"/>
      </w:r>
    </w:p>
    <w:p w:rsidR="005C683F" w:rsidRDefault="005C683F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 id="Picture 3" o:spid="_x0000_s1027" type="#_x0000_t75" style="position:absolute;left:0;text-align:left;margin-left:384.35pt;margin-top:18.6pt;width:59.5pt;height:59.5pt;z-index:251640832;visibility:visible;mso-wrap-distance-left:2.88pt;mso-wrap-distance-top:2.88pt;mso-wrap-distance-right:2.88pt;mso-wrap-distance-bottom:2.88pt" insetpen="t">
            <v:imagedata r:id="rId9" o:title="" gain="234057f" blacklevel="-15729f" grayscale="t"/>
            <w10:wrap type="square"/>
          </v:shape>
        </w:pict>
      </w:r>
      <w:r>
        <w:rPr>
          <w:noProof/>
        </w:rPr>
        <w:pict>
          <v:shape id="_x0000_s1028" type="#_x0000_t202" style="position:absolute;left:0;text-align:left;margin-left:38.55pt;margin-top:6.35pt;width:455.35pt;height:86.65pt;z-index:251639808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8;mso-column-margin:5.76pt" inset="2.88pt,2.88pt,2.88pt,2.88pt">
              <w:txbxContent>
                <w:p w:rsidR="005C683F" w:rsidRPr="009A1734" w:rsidRDefault="005C683F" w:rsidP="005173B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1-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الترحيب</w:t>
                  </w:r>
                </w:p>
                <w:p w:rsidR="005C683F" w:rsidRPr="009A1734" w:rsidRDefault="005C683F" w:rsidP="00891883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  <w:lang w:bidi="ar-EG"/>
                    </w:rPr>
                    <w:t>البداية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</w:p>
                <w:p w:rsidR="005C683F" w:rsidRPr="009A1734" w:rsidRDefault="005C683F" w:rsidP="00891883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(10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5C683F" w:rsidRDefault="005C683F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BF188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شجع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يرحبوا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ببعضهم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والتحية</w:t>
      </w:r>
    </w:p>
    <w:p w:rsidR="005C683F" w:rsidRPr="00BF1881" w:rsidRDefault="005C683F" w:rsidP="00F10B86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والتحية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كثر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مظلم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دخلته؟</w:t>
      </w:r>
    </w:p>
    <w:p w:rsidR="005C683F" w:rsidRDefault="005C683F" w:rsidP="00F10B86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 w:rsidRPr="00BC528B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رسل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النور</w:t>
      </w:r>
    </w:p>
    <w:p w:rsidR="005C683F" w:rsidRPr="00BF1881" w:rsidRDefault="005C683F" w:rsidP="00F10B86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معدلة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Pr="00BF1881" w:rsidRDefault="005C683F" w:rsidP="006133A3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الأدوات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كاشفة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وشريط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لاصق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للأرض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شموع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مشتعلة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الكاشفة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امسك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الشمعة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بالمقلوب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مستخدمة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".</w:t>
      </w:r>
    </w:p>
    <w:p w:rsidR="005C683F" w:rsidRDefault="005C683F" w:rsidP="006133A3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الاعداد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الشريط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اللاصق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الامان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بحيث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الناحية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للأخر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Pr="00BF1881" w:rsidRDefault="005C683F" w:rsidP="000A11A0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122FAC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 w:rsidRPr="00122FAC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122FAC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يقول</w:t>
      </w:r>
      <w:r w:rsidRPr="00122FAC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شُفي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استطاع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حوله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سريعاً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نلعب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طراف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الغرفة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للطرف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9E47CB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  <w:r w:rsidRPr="009E47CB">
        <w:rPr>
          <w:rFonts w:ascii="Simplified Arabic" w:hAnsi="Simplified Arabic" w:cs="Simplified Arabic" w:hint="eastAsia"/>
          <w:bCs/>
          <w:sz w:val="22"/>
          <w:rtl/>
          <w:lang w:bidi="ar-EG"/>
        </w:rPr>
        <w:t>التعليمات</w:t>
      </w:r>
      <w:r>
        <w:rPr>
          <w:rFonts w:ascii="Simplified Arabic" w:hAnsi="Simplified Arabic" w:cs="Simplified Arabic"/>
          <w:sz w:val="22"/>
          <w:rtl/>
          <w:lang w:bidi="ar-EG"/>
        </w:rPr>
        <w:t>:</w:t>
      </w:r>
    </w:p>
    <w:p w:rsidR="005C683F" w:rsidRDefault="005C683F" w:rsidP="00077ACE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متساويين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اطلب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وراء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قدم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شمعة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077ACE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عند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إشارتك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شغل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المنبه،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عضاء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يضيئوا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يقلبوا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الشمعة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لوضع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مستخدم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ويحاولوا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الوصول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>).</w:t>
      </w:r>
    </w:p>
    <w:p w:rsidR="005C683F" w:rsidRDefault="005C683F" w:rsidP="00BD618E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يحاول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>).</w:t>
      </w:r>
    </w:p>
    <w:p w:rsidR="005C683F" w:rsidRDefault="005C683F" w:rsidP="00A322BA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يطفئ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لمسهم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يقلبون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الشمعة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كأنها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وضعية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غير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مستخدم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ويعودون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بهم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A322BA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عندما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ينتهي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الوقت،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يزال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مضئ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ويكونوا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عبروا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>).</w:t>
      </w:r>
    </w:p>
    <w:p w:rsidR="005C683F" w:rsidRDefault="005C683F" w:rsidP="00A322BA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يغير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داورهما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الخطوات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2-5. </w:t>
      </w:r>
      <w:r>
        <w:rPr>
          <w:rFonts w:ascii="Simplified Arabic" w:hAnsi="Simplified Arabic" w:cs="Simplified Arabic" w:hint="eastAsia"/>
          <w:rtl/>
          <w:lang w:bidi="ar-EG"/>
        </w:rPr>
        <w:t>ويحمل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ويحاول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وإخراجهم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اللعبة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A322BA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يفوز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لاعبيه،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معهم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مضاء،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كبيراً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وموجودين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النهاية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852241" w:rsidRDefault="005C683F" w:rsidP="00A322BA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ذلك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اجمع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وقدمها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لاحقاً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كهدية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F560BB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eastAsia"/>
          <w:bCs/>
          <w:rtl/>
          <w:lang w:bidi="ar-EG"/>
        </w:rPr>
        <w:t>إضافات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</w:p>
    <w:p w:rsidR="005C683F" w:rsidRPr="00164C86" w:rsidRDefault="005C683F" w:rsidP="00D74FFF">
      <w:pPr>
        <w:tabs>
          <w:tab w:val="left" w:pos="378"/>
        </w:tabs>
        <w:bidi/>
        <w:ind w:left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يمكن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للاعبين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الذين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وصلوا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خط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نهاية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الآخر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وكشافهم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مضئ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أن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يرجعو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ويساعدوا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حماية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اللاعبين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يصلوا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لخط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النهاية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بعد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.</w:t>
      </w:r>
    </w:p>
    <w:p w:rsidR="005C683F" w:rsidRPr="00164C86" w:rsidRDefault="005C683F" w:rsidP="00B02361">
      <w:pPr>
        <w:tabs>
          <w:tab w:val="left" w:pos="378"/>
        </w:tabs>
        <w:bidi/>
        <w:ind w:left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اطبع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عدد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متساو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آية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الحفظ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عليه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يقوم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النسخ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لخط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بداية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الآخر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والحفاظ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كشافاتهم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مضاءة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(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شجع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الأولاد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يفكروا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خطط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قبل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بعضهم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سبيل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المثال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مدافع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والآخر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يقوم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بالتوصيل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).</w:t>
      </w:r>
    </w:p>
    <w:p w:rsidR="005C683F" w:rsidRDefault="005C683F" w:rsidP="00B12649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5C683F" w:rsidRPr="00D340EB" w:rsidRDefault="005C683F" w:rsidP="00A26E1B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  <w:r>
        <w:rPr>
          <w:noProof/>
        </w:rPr>
        <w:pict>
          <v:shape id="Picture 7" o:spid="_x0000_s1029" type="#_x0000_t75" style="position:absolute;left:0;text-align:left;margin-left:378.85pt;margin-top:8.65pt;width:59.5pt;height:59.5pt;z-index:251643904;visibility:visible;mso-wrap-distance-left:2.88pt;mso-wrap-distance-top:2.88pt;mso-wrap-distance-right:2.88pt;mso-wrap-distance-bottom:2.88pt" insetpen="t">
            <v:imagedata r:id="rId9" o:title="" gain="234057f" blacklevel="-15729f" grayscale="t"/>
            <w10:wrap type="square"/>
          </v:shape>
        </w:pict>
      </w:r>
      <w:r>
        <w:rPr>
          <w:noProof/>
        </w:rPr>
        <w:pict>
          <v:shape id="_x0000_s1030" type="#_x0000_t202" style="position:absolute;left:0;text-align:left;margin-left:33.05pt;margin-top:-3.6pt;width:455.35pt;height:86.65pt;z-index:251642880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0;mso-column-margin:5.76pt" inset="2.88pt,2.88pt,2.88pt,2.88pt">
              <w:txbxContent>
                <w:p w:rsidR="005C683F" w:rsidRPr="009A1734" w:rsidRDefault="005C683F" w:rsidP="00F46DF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2-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العبادة</w:t>
                  </w:r>
                </w:p>
                <w:p w:rsidR="005C683F" w:rsidRPr="009A1734" w:rsidRDefault="005C683F" w:rsidP="00CD1BB5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هدف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العبادة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المخلص</w:t>
                  </w:r>
                </w:p>
                <w:p w:rsidR="005C683F" w:rsidRPr="009A1734" w:rsidRDefault="005C683F" w:rsidP="00556AF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(15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دقيقة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5C683F" w:rsidRDefault="005C683F" w:rsidP="00C761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B91346">
      <w:pPr>
        <w:bidi/>
        <w:rPr>
          <w:rFonts w:ascii="Simplified Arabic" w:hAnsi="Simplified Arabic" w:cs="Simplified Arabic"/>
          <w:sz w:val="22"/>
          <w:lang w:bidi="ar-EG"/>
        </w:rPr>
      </w:pPr>
    </w:p>
    <w:p w:rsidR="005C683F" w:rsidRDefault="005C683F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CF5D5E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_x0000_s1031" type="#_x0000_t202" style="position:absolute;left:0;text-align:left;margin-left:-8.4pt;margin-top:3.3pt;width:196.7pt;height:324.95pt;z-index:251655168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31;mso-column-margin:5.76pt" inset="2.88pt,2.88pt,2.88pt,2.88pt">
              <w:txbxContent>
                <w:p w:rsidR="005C683F" w:rsidRDefault="005C683F" w:rsidP="00603F9E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</w:pP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آية</w:t>
                  </w:r>
                  <w:r w:rsidRPr="00583D26"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الحفظ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الكتابية</w:t>
                  </w:r>
                  <w:r w:rsidRPr="00583D26"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مرنمة</w:t>
                  </w:r>
                </w:p>
                <w:p w:rsidR="005C683F" w:rsidRDefault="005C683F" w:rsidP="00C55835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انا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 w:rsidRPr="00E67853"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rtl/>
                      <w:lang w:bidi="ar-EG"/>
                    </w:rPr>
                    <w:t>"</w:t>
                  </w:r>
                </w:p>
                <w:p w:rsidR="005C683F" w:rsidRPr="00E67853" w:rsidRDefault="005C683F" w:rsidP="00603F9E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يوحنا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14: 6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و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رومية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10: 9</w:t>
                  </w:r>
                </w:p>
                <w:p w:rsidR="005C683F" w:rsidRPr="00C16DC2" w:rsidRDefault="005C683F" w:rsidP="00603F9E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القرار</w:t>
                  </w:r>
                </w:p>
                <w:p w:rsidR="005C683F" w:rsidRDefault="005C683F" w:rsidP="00687E5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الحق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الحياة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ليس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يأتي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إلى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الآب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بي</w:t>
                  </w:r>
                </w:p>
                <w:p w:rsidR="005C683F" w:rsidRPr="00E67853" w:rsidRDefault="005C683F" w:rsidP="00603F9E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العدد</w:t>
                  </w:r>
                </w:p>
                <w:p w:rsidR="005C683F" w:rsidRPr="00C1793E" w:rsidRDefault="005C683F" w:rsidP="006543CD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إذا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اعترفت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بفمك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بالرب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وآمنت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بقلبك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الله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أقامه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الأموات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خلصت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لأنه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قال</w:t>
                  </w:r>
                </w:p>
                <w:p w:rsidR="005C683F" w:rsidRPr="00C1793E" w:rsidRDefault="005C683F" w:rsidP="00580A6B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كرر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Pr="00C1793E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القرار</w:t>
                  </w:r>
                </w:p>
                <w:p w:rsidR="005C683F" w:rsidRPr="00E67853" w:rsidRDefault="005C683F" w:rsidP="00580A6B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rtl/>
                      <w:lang w:bidi="ar-EG"/>
                    </w:rPr>
                    <w:t>كرر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rtl/>
                      <w:lang w:bidi="ar-EG"/>
                    </w:rPr>
                    <w:t>العدد</w:t>
                  </w:r>
                </w:p>
                <w:p w:rsidR="005C683F" w:rsidRDefault="005C683F" w:rsidP="00687E5F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ليس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أحد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يأتي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إلى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الأب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الا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بي</w:t>
                  </w:r>
                </w:p>
                <w:p w:rsidR="005C683F" w:rsidRPr="005674ED" w:rsidRDefault="005C683F" w:rsidP="00580A6B">
                  <w:pPr>
                    <w:bidi/>
                    <w:spacing w:before="120"/>
                    <w:jc w:val="center"/>
                    <w:rPr>
                      <w:sz w:val="18"/>
                      <w:szCs w:val="1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الموسيقي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والتسجيلات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تجدها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علي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الموقع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hyperlink r:id="rId10" w:history="1">
                    <w:r w:rsidRPr="005674ED">
                      <w:rPr>
                        <w:rStyle w:val="Hyperlink"/>
                        <w:bCs/>
                        <w:sz w:val="18"/>
                        <w:szCs w:val="18"/>
                        <w:lang w:bidi="ar-EG"/>
                      </w:rPr>
                      <w:t>www.childrensministrywarehouse.net</w:t>
                    </w:r>
                  </w:hyperlink>
                  <w:r w:rsidRPr="005674ED">
                    <w:rPr>
                      <w:bCs/>
                      <w:sz w:val="18"/>
                      <w:szCs w:val="18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نعبد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المخلص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العبادة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نركز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الكلمات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شيئاً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والآن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أبصر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5C683F" w:rsidRDefault="005C683F" w:rsidP="00CF5D5E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ونحن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عطايانا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الأموال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لمساعدة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ليخلصنا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رنم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باركي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تنسي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حسناته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603F9E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164C86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Default="005C683F" w:rsidP="00C55835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Pr="00F46DFF" w:rsidRDefault="005C683F" w:rsidP="00C55835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Pr="007D58CC" w:rsidRDefault="005C683F" w:rsidP="00164C86">
      <w:pPr>
        <w:bidi/>
        <w:spacing w:before="240"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noProof/>
        </w:rPr>
        <w:pict>
          <v:rect id="_x0000_s1032" style="position:absolute;left:0;text-align:left;margin-left:52.75pt;margin-top:11.15pt;width:383.7pt;height:106.4pt;z-index:251651072" filled="f"/>
        </w:pic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اقتراحات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ترانيم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 w:rsidRPr="007D58CC">
        <w:rPr>
          <w:rFonts w:ascii="Simplified Arabic" w:hAnsi="Simplified Arabic" w:cs="Simplified Arabic" w:hint="eastAsia"/>
          <w:bCs/>
          <w:sz w:val="22"/>
          <w:rtl/>
          <w:lang w:bidi="ar-EG"/>
        </w:rPr>
        <w:t>تسبيح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للوحدة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الرابعة</w:t>
      </w:r>
    </w:p>
    <w:p w:rsidR="005C683F" w:rsidRDefault="005C683F" w:rsidP="008E4522">
      <w:pPr>
        <w:numPr>
          <w:ilvl w:val="0"/>
          <w:numId w:val="7"/>
        </w:numPr>
        <w:bidi/>
        <w:spacing w:before="120"/>
        <w:ind w:left="2002" w:hanging="27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الحياة</w:t>
      </w:r>
    </w:p>
    <w:p w:rsidR="005C683F" w:rsidRDefault="005C683F" w:rsidP="008E4522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باركي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</w:p>
    <w:p w:rsidR="005C683F" w:rsidRDefault="005C683F" w:rsidP="00164C86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المجد</w:t>
      </w:r>
    </w:p>
    <w:p w:rsidR="005C683F" w:rsidRDefault="005C683F" w:rsidP="00164C86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بيحبني</w:t>
      </w:r>
    </w:p>
    <w:p w:rsidR="005C683F" w:rsidRDefault="005C683F" w:rsidP="00164C86">
      <w:pPr>
        <w:bidi/>
        <w:ind w:left="1998"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C683F" w:rsidRDefault="005C683F" w:rsidP="007D58CC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Pr="00B253B2" w:rsidRDefault="005C683F" w:rsidP="00C87F8C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255F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 id="_x0000_s1033" type="#_x0000_t202" style="position:absolute;left:0;text-align:left;margin-left:28pt;margin-top:-21.75pt;width:455.35pt;height:86.65pt;z-index:251644928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3;mso-column-margin:5.76pt" inset="2.88pt,2.88pt,2.88pt,2.88pt">
              <w:txbxContent>
                <w:p w:rsidR="005C683F" w:rsidRPr="009A1734" w:rsidRDefault="005C683F" w:rsidP="000D3356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3-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الكلمة</w:t>
                  </w:r>
                </w:p>
                <w:p w:rsidR="005C683F" w:rsidRPr="009A1734" w:rsidRDefault="005C683F" w:rsidP="00CF5D5E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يشفي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أعمى</w:t>
                  </w:r>
                </w:p>
                <w:p w:rsidR="005C683F" w:rsidRPr="009A1734" w:rsidRDefault="005C683F" w:rsidP="000261D9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(5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Picture 11" o:spid="_x0000_s1034" type="#_x0000_t75" style="position:absolute;left:0;text-align:left;margin-left:373.8pt;margin-top:-9.5pt;width:59.5pt;height:59.5pt;z-index:251645952;visibility:visible;mso-wrap-distance-left:2.88pt;mso-wrap-distance-top:2.88pt;mso-wrap-distance-right:2.88pt;mso-wrap-distance-bottom:2.88pt" insetpen="t">
            <v:imagedata r:id="rId9" o:title="" gain="234057f" blacklevel="-15729f" grayscale="t"/>
            <w10:wrap type="square"/>
          </v:shape>
        </w:pict>
      </w:r>
    </w:p>
    <w:p w:rsidR="005C683F" w:rsidRDefault="005C683F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Picture 6" o:spid="_x0000_s1035" type="#_x0000_t75" style="position:absolute;left:0;text-align:left;margin-left:439.25pt;margin-top:17.8pt;width:13.05pt;height:13.8pt;rotation:-10213927fd;flip:y;z-index:251656192;visibility:visible" insetpen="t">
            <v:imagedata r:id="rId11" o:title="" cropbottom="6112f" cropright="3688f"/>
          </v:shape>
        </w:pict>
      </w:r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36" type="#_x0000_t154" style="position:absolute;left:0;text-align:left;margin-left:412.65pt;margin-top:36.4pt;width:71.55pt;height:42.65pt;z-index:251657216" adj=",10800" fillcolor="black">
            <v:shadow color="#868686"/>
            <v:textpath style="font-family:&quot;Arial Black&quot;;font-size:20pt;v-text-kern:t" trim="t" fitpath="t" string="الإنتقال"/>
          </v:shape>
        </w:pict>
      </w:r>
    </w:p>
    <w:p w:rsidR="005C683F" w:rsidRDefault="005C683F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_x0000_s1037" type="#_x0000_t202" style="position:absolute;left:0;text-align:left;margin-left:13.9pt;margin-top:-6.3pt;width:479.85pt;height:70.5pt;z-index:251658240;mso-wrap-distance-left:2.88pt;mso-wrap-distance-top:2.88pt;mso-wrap-distance-right:2.88pt;mso-wrap-distance-bottom:2.88pt" filled="f" fillcolor="#eaeaea" strokeweight=".25pt" insetpen="t" o:cliptowrap="t">
            <v:stroke color2="black">
              <o:left v:ext="view" weight="4pt" joinstyle="miter" insetpen="t"/>
              <o:top v:ext="view" weight="4pt" joinstyle="miter" insetpen="t"/>
              <o:right v:ext="view" weight="4pt" joinstyle="miter" insetpen="t"/>
              <o:bottom v:ext="view" weight="4pt" joinstyle="miter" insetpen="t"/>
            </v:stroke>
            <v:shadow color="#ccc"/>
            <v:path o:extrusionok="f"/>
            <v:textbox style="mso-next-textbox:#_x0000_s1037;mso-column-margin:5.76pt" inset="2.88pt,2.88pt,2.88pt,2.88pt">
              <w:txbxContent>
                <w:p w:rsidR="005C683F" w:rsidRDefault="005C683F" w:rsidP="000261D9">
                  <w:pPr>
                    <w:pStyle w:val="BodyText"/>
                    <w:tabs>
                      <w:tab w:val="left" w:pos="5760"/>
                    </w:tabs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5C683F" w:rsidRPr="001032C1" w:rsidRDefault="005C683F" w:rsidP="00CF5D5E">
                  <w:pPr>
                    <w:bidi/>
                    <w:ind w:left="2174" w:right="360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وأنت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تتحرك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التسبيح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للتعليم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–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غير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الغرف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الأماكن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نفس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الغرفة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لتساعد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الأولاد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يستعيدوا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تركيزهم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على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القصة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الكتابية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خلال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الوقت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اجعل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يكتب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اسمه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ويضعه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الإناء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الذهبي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</w:p>
    <w:p w:rsidR="005C683F" w:rsidRDefault="005C683F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Default="005C683F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Default="005C683F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5C683F" w:rsidRPr="00C91D73" w:rsidRDefault="005C683F" w:rsidP="00D32CA8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_x0000_s1038" type="#_x0000_t202" style="position:absolute;left:0;text-align:left;margin-left:3.45pt;margin-top:13.95pt;width:134.35pt;height:124.95pt;z-index:251646976;mso-wrap-distance-left:2.88pt;mso-wrap-distance-top:2.88pt;mso-wrap-distance-right:2.88pt;mso-wrap-distance-bottom:2.88pt" filled="f" strokeweight=".25pt" insetpen="t" o:cliptowrap="t">
            <v:stroke>
              <o:left v:ext="view" dashstyle="1 1" weight=".25pt" joinstyle="miter" endcap="round" insetpen="t"/>
              <o:top v:ext="view" dashstyle="1 1" weight=".25pt" joinstyle="miter" endcap="round" insetpen="t"/>
              <o:right v:ext="view" dashstyle="1 1" weight=".25pt" joinstyle="miter" endcap="round" insetpen="t"/>
              <o:bottom v:ext="view" dashstyle="1 1" weight=".25pt" joinstyle="miter" endcap="round" insetpen="t"/>
            </v:stroke>
            <v:shadow color="#ccc"/>
            <v:textbox style="mso-next-textbox:#_x0000_s1038;mso-column-margin:5.76pt" inset="2.88pt,2.88pt,2.88pt,2.88pt">
              <w:txbxContent>
                <w:p w:rsidR="005C683F" w:rsidRPr="00267AA3" w:rsidRDefault="005C683F" w:rsidP="00C47C46">
                  <w:pPr>
                    <w:bidi/>
                    <w:spacing w:line="360" w:lineRule="auto"/>
                    <w:jc w:val="center"/>
                    <w:rPr>
                      <w:b/>
                      <w:bCs/>
                      <w:sz w:val="32"/>
                      <w:szCs w:val="28"/>
                      <w:rtl/>
                      <w:lang w:bidi="ar-EG"/>
                    </w:rPr>
                  </w:pPr>
                  <w:r w:rsidRPr="00267AA3">
                    <w:rPr>
                      <w:b/>
                      <w:bCs/>
                      <w:sz w:val="32"/>
                      <w:szCs w:val="28"/>
                      <w:rtl/>
                      <w:lang w:bidi="ar-EG"/>
                    </w:rPr>
                    <w:t>عهد الفصل</w:t>
                  </w:r>
                </w:p>
                <w:p w:rsidR="005C683F" w:rsidRPr="008E26A8" w:rsidRDefault="005C683F" w:rsidP="00C47C46">
                  <w:pPr>
                    <w:tabs>
                      <w:tab w:val="left" w:pos="1601"/>
                    </w:tabs>
                    <w:bidi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سأبقي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علي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الخادم</w:t>
                  </w:r>
                </w:p>
                <w:p w:rsidR="005C683F" w:rsidRPr="008E26A8" w:rsidRDefault="005C683F" w:rsidP="00C47C46">
                  <w:pPr>
                    <w:tabs>
                      <w:tab w:val="left" w:pos="1151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تحت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سيطرتي</w:t>
                  </w:r>
                </w:p>
                <w:p w:rsidR="005C683F" w:rsidRPr="008E26A8" w:rsidRDefault="005C683F" w:rsidP="00C47C46">
                  <w:pPr>
                    <w:tabs>
                      <w:tab w:val="left" w:pos="791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علي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كلمة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الله</w:t>
                  </w:r>
                </w:p>
                <w:p w:rsidR="005C683F" w:rsidRPr="00267AA3" w:rsidRDefault="005C683F" w:rsidP="00C47C46">
                  <w:pPr>
                    <w:tabs>
                      <w:tab w:val="left" w:pos="1565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وانا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عالم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ان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الله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هو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هدفي</w:t>
                  </w:r>
                </w:p>
              </w:txbxContent>
            </v:textbox>
            <w10:wrap anchorx="page"/>
          </v:shape>
        </w:pict>
      </w: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الخادم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نردد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معاً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عهد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5C683F" w:rsidRPr="00D32CA8" w:rsidRDefault="005C683F" w:rsidP="00D76B8E">
      <w:pPr>
        <w:bidi/>
        <w:spacing w:before="6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Picture 13" o:spid="_x0000_s1039" type="#_x0000_t75" style="position:absolute;left:0;text-align:left;margin-left:58.5pt;margin-top:23.1pt;width:34.95pt;height:16.1pt;z-index:251650048;visibility:visible;mso-wrap-distance-left:2.88pt;mso-wrap-distance-top:2.88pt;mso-wrap-distance-right:2.88pt;mso-wrap-distance-bottom:2.88pt" insetpen="t">
            <v:imagedata r:id="rId12" o:title=""/>
          </v:shape>
        </w:pict>
      </w:r>
      <w:r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عهد</w:t>
      </w:r>
      <w:r w:rsidRPr="00C91D73">
        <w:rPr>
          <w:rFonts w:ascii="Simplified Arabic" w:hAnsi="Simplified Arabic" w:cs="Simplified Arabic"/>
          <w:bCs/>
          <w:sz w:val="22"/>
          <w:u w:val="single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الفصل</w:t>
      </w:r>
      <w:r w:rsidRPr="00D32CA8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>: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هو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إ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تفاقية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كما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صنع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الرب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مع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شعبه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أنا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اطلب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واحد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منكم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br/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يتعهد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اليوم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بهذا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استمعوا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بينما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اقرأ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لكم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"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الفصل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".</w:t>
      </w:r>
    </w:p>
    <w:p w:rsidR="005C683F" w:rsidRPr="00C91D73" w:rsidRDefault="005C683F" w:rsidP="00BE50BF">
      <w:pPr>
        <w:tabs>
          <w:tab w:val="left" w:pos="846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14" o:spid="_x0000_s1040" type="#_x0000_t75" style="position:absolute;left:0;text-align:left;margin-left:86.5pt;margin-top:7.05pt;width:34.1pt;height:14.2pt;z-index:251649024;visibility:visible;mso-wrap-distance-left:2.88pt;mso-wrap-distance-top:2.88pt;mso-wrap-distance-right:2.88pt;mso-wrap-distance-bottom:2.88pt" insetpen="t">
            <v:imagedata r:id="rId13" o:title=""/>
          </v:shape>
        </w:pict>
      </w: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نقول</w:t>
      </w:r>
      <w:r w:rsidRPr="00C91D73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معاً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  <w:t>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عهد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D76B8E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15" o:spid="_x0000_s1041" type="#_x0000_t75" style="position:absolute;left:0;text-align:left;margin-left:100.7pt;margin-top:11.95pt;width:14.1pt;height:21.3pt;z-index:251648000;visibility:visible;mso-wrap-distance-left:2.88pt;mso-wrap-distance-top:2.88pt;mso-wrap-distance-right:2.88pt;mso-wrap-distance-bottom:2.88pt" insetpen="t">
            <v:imagedata r:id="rId14" o:title=""/>
          </v:shape>
        </w:pict>
      </w:r>
      <w:r w:rsidRPr="004379F7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اسأل</w:t>
      </w:r>
      <w:r w:rsidRPr="004379F7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السابقة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يمشي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المياه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وأنقذ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بطرس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الغرق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أسوار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أورشليم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لديك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خريطة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بالإشارة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اعرض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.)</w:t>
      </w:r>
    </w:p>
    <w:p w:rsidR="005C683F" w:rsidRPr="00F25F38" w:rsidRDefault="005C683F" w:rsidP="00F25F38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افتحه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وشارك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الآخرين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وزع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كتب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مقدسة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ضافية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>).</w:t>
      </w:r>
    </w:p>
    <w:p w:rsidR="005C683F" w:rsidRDefault="005C683F" w:rsidP="00832575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القراءة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مخبئة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البيانو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الشباك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المضدة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1-7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35-38)</w:t>
      </w:r>
    </w:p>
    <w:p w:rsidR="005C683F" w:rsidRDefault="005C683F" w:rsidP="00F25F38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نبدأ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القراءة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يفتح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عيوننا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وآذاننا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وأذهاننا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وقلوبنا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لكلمته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اجلسوا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جزءين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انصتوا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لتسمعوا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الجزء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1-7)</w:t>
      </w:r>
    </w:p>
    <w:p w:rsidR="005C683F" w:rsidRDefault="005C683F" w:rsidP="00832575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الكثير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جيران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يستطيعوا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يصدقوا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أخذواه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وعرضوه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والفريسيون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مجموعة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اليهود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يتبعون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قوانين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شريعة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موسى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كسر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وصية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الراحة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وتناقش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35-38).</w:t>
      </w:r>
    </w:p>
    <w:p w:rsidR="005C683F" w:rsidRPr="00C55835" w:rsidRDefault="005C683F" w:rsidP="0089152D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Pr="001E71D3" w:rsidRDefault="005C683F" w:rsidP="00892011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B253B2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B732B">
      <w:pPr>
        <w:bidi/>
        <w:ind w:left="1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br w:type="page"/>
      </w:r>
    </w:p>
    <w:p w:rsidR="005C683F" w:rsidRDefault="005C683F" w:rsidP="00B16EA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4" o:spid="_x0000_s1042" type="#_x0000_t75" style="position:absolute;left:0;text-align:left;margin-left:396.65pt;margin-top:5.85pt;width:59.65pt;height:59.65pt;z-index:251653120;visibility:visible" insetpen="t">
            <v:imagedata r:id="rId9" o:title="" gain="234057f" blacklevel="-15729f" grayscale="t"/>
          </v:shape>
        </w:pict>
      </w:r>
      <w:r>
        <w:rPr>
          <w:noProof/>
        </w:rPr>
        <w:pict>
          <v:shape id="_x0000_s1043" type="#_x0000_t202" style="position:absolute;left:0;text-align:left;margin-left:40pt;margin-top:-9.75pt;width:455.35pt;height:86.65pt;z-index:25165209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43;mso-column-margin:5.76pt" inset="2.88pt,2.88pt,2.88pt,2.88pt">
              <w:txbxContent>
                <w:p w:rsidR="005C683F" w:rsidRPr="009A1734" w:rsidRDefault="005C683F" w:rsidP="00BC410D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4-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الطريق</w:t>
                  </w:r>
                </w:p>
                <w:p w:rsidR="005C683F" w:rsidRPr="009A1734" w:rsidRDefault="005C683F" w:rsidP="00BC410D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نور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العالم</w:t>
                  </w:r>
                </w:p>
                <w:p w:rsidR="005C683F" w:rsidRPr="009A1734" w:rsidRDefault="005C683F" w:rsidP="00891649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(13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دقيقة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5C683F" w:rsidRDefault="005C683F" w:rsidP="00B16EA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C683F" w:rsidRDefault="005C683F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C683F" w:rsidRDefault="005C683F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C683F" w:rsidRDefault="005C683F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C683F" w:rsidRDefault="005C683F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872C4A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فرأى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يعكس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أهتمام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المعجزة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صنعها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872C4A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عينيه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يغتسل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4B7AF6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لديه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خطة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يرتكب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أخطاء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وبسبب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المعجزة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وآخرين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4B7AF6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شعورك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مشكلة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كبيرة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ليجذب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كثيرين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نحوه؟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2F1855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تظن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يستطيع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مشكلة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كبيرة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تواجهك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2F1855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وسجد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2F1855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Pr="00B800F7" w:rsidRDefault="005C683F" w:rsidP="00E26136">
      <w:pPr>
        <w:bidi/>
        <w:ind w:left="1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أنقذ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وبنفس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خلصه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منفصلة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الآبد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يفعله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ليخلصنا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يقصد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يرمز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منفصلة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يرمز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بالقرب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للآبد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B0706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B0706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rect id="_x0000_s1044" style="position:absolute;left:0;text-align:left;margin-left:10.15pt;margin-top:15.85pt;width:485.2pt;height:132.9pt;z-index:251659264" filled="f"/>
        </w:pict>
      </w:r>
    </w:p>
    <w:p w:rsidR="005C683F" w:rsidRPr="009D27D6" w:rsidRDefault="005C683F" w:rsidP="009D27D6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0"/>
          <w:rtl/>
          <w:lang w:bidi="ar-EG"/>
        </w:rPr>
      </w:pPr>
      <w:r w:rsidRPr="009D27D6">
        <w:rPr>
          <w:rFonts w:ascii="Simplified Arabic" w:hAnsi="Simplified Arabic" w:cs="Simplified Arabic" w:hint="eastAsia"/>
          <w:bCs/>
          <w:sz w:val="22"/>
          <w:szCs w:val="20"/>
          <w:rtl/>
          <w:lang w:bidi="ar-EG"/>
        </w:rPr>
        <w:t>العلاقة</w:t>
      </w:r>
      <w:r w:rsidRPr="009D27D6">
        <w:rPr>
          <w:rFonts w:ascii="Simplified Arabic" w:hAnsi="Simplified Arabic" w:cs="Simplified Arabic"/>
          <w:bCs/>
          <w:sz w:val="22"/>
          <w:szCs w:val="20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0"/>
          <w:rtl/>
          <w:lang w:bidi="ar-EG"/>
        </w:rPr>
        <w:t>بالمسيح</w:t>
      </w:r>
    </w:p>
    <w:p w:rsidR="005C683F" w:rsidRPr="009D27D6" w:rsidRDefault="005C683F" w:rsidP="00DB272E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ربط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العهد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القديم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و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العهد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الجديد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بنا</w:t>
      </w:r>
    </w:p>
    <w:p w:rsidR="005C683F" w:rsidRDefault="005C683F" w:rsidP="00872C4A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1000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سبح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داود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نورُ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</w:p>
    <w:p w:rsidR="005C683F" w:rsidRDefault="005C683F" w:rsidP="00F360BC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وصف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داود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صموئيل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22: 29)</w:t>
      </w:r>
    </w:p>
    <w:p w:rsidR="005C683F" w:rsidRDefault="005C683F" w:rsidP="00F360BC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اختر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طفل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ليكشف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الشاهد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22: 29)</w:t>
      </w:r>
    </w:p>
    <w:p w:rsidR="005C683F" w:rsidRDefault="005C683F" w:rsidP="00F360BC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22: 29)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سراجي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يضئ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ظلمتي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."</w:t>
      </w:r>
    </w:p>
    <w:p w:rsidR="005C683F" w:rsidRDefault="005C683F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872C4A">
      <w:pPr>
        <w:bidi/>
        <w:spacing w:before="60"/>
        <w:ind w:left="18" w:hanging="18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عدم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الإيمان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بيسوع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مثل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السير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الظلام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يحدث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تحاول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تسير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الظلام؟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تقع،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تصطدم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بشيء،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تخاف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يحدث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يفتح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حدهم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كشاف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غرفة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مظلمة؟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تستطيع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ترى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)</w:t>
      </w:r>
    </w:p>
    <w:p w:rsidR="005C683F" w:rsidRPr="00502D4F" w:rsidRDefault="005C683F" w:rsidP="00BD5971">
      <w:pPr>
        <w:bidi/>
        <w:spacing w:before="60"/>
        <w:ind w:left="18" w:hanging="18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الحالة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تحب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تسير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وراء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الشخص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معه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كشاف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النور؟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نعم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مثل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وسط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الظلمة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يقود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الناس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لتؤمن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به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وتفهم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قد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جاء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ليعطيهم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حياة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أبدية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.</w:t>
      </w:r>
    </w:p>
    <w:p w:rsidR="005C683F" w:rsidRDefault="005C683F" w:rsidP="00502D4F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BD597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يستمر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.....................</w:t>
      </w:r>
    </w:p>
    <w:p w:rsidR="005C683F" w:rsidRDefault="005C683F" w:rsidP="00BD5971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Pr="00FC6F00" w:rsidRDefault="005C683F" w:rsidP="00FC6F00">
      <w:pPr>
        <w:bidi/>
        <w:spacing w:before="60"/>
        <w:ind w:left="378" w:right="360"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noProof/>
        </w:rPr>
        <w:pict>
          <v:rect id="_x0000_s1045" style="position:absolute;left:0;text-align:left;margin-left:3.85pt;margin-top:-3.15pt;width:489.8pt;height:231.15pt;z-index:251660288" filled="f"/>
        </w:pict>
      </w:r>
      <w:r>
        <w:rPr>
          <w:noProof/>
          <w:rtl/>
        </w:rPr>
        <w:t>الإناء</w:t>
      </w:r>
      <w:r w:rsidRPr="00FC6F00"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 w:rsidRPr="00FC6F00">
        <w:rPr>
          <w:rFonts w:ascii="Simplified Arabic" w:hAnsi="Simplified Arabic" w:cs="Simplified Arabic" w:hint="eastAsia"/>
          <w:bCs/>
          <w:sz w:val="22"/>
          <w:rtl/>
          <w:lang w:bidi="ar-EG"/>
        </w:rPr>
        <w:t>الذهبي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رؤ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5: 8)</w:t>
      </w:r>
    </w:p>
    <w:p w:rsidR="005C683F" w:rsidRDefault="005C683F" w:rsidP="000D13B6">
      <w:pPr>
        <w:bidi/>
        <w:spacing w:before="12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يحتوي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أسماء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واسم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طفل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بلد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واسم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كنيسة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محلية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FC6F00">
      <w:pPr>
        <w:bidi/>
        <w:spacing w:before="6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صلاتنا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بالبخور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الصاعدة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الجامات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والأواني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الذهبية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عرش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سأرفع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عرش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بصوت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مسموع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وأنتم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تصلون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الشخص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أرفعه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قلوبكم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الصلاة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الربانية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6: 9-13)</w:t>
      </w:r>
    </w:p>
    <w:p w:rsidR="005C683F" w:rsidRDefault="005C683F" w:rsidP="000D13B6">
      <w:pPr>
        <w:bidi/>
        <w:spacing w:before="6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أشكرك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موجود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تحفظ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وشبه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تحميهم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وتحامي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أثق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لطلباتهم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المسموعة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قلوبهم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أرفع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..........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.........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............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الأسماء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الموجودة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الإناء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الذهبي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5C683F" w:rsidRDefault="005C683F" w:rsidP="00FC6F00">
      <w:pPr>
        <w:bidi/>
        <w:spacing w:before="6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الصلاة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الربانية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أياها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المبارك</w:t>
      </w:r>
    </w:p>
    <w:p w:rsidR="005C683F" w:rsidRDefault="005C683F" w:rsidP="000D13B6">
      <w:pPr>
        <w:bidi/>
        <w:spacing w:before="6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أبانا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السموات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ليتقدس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اسمك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ليأت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ملكوتك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مشيئتك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الأرض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خبزنا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كفافنا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اعطنا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واغفر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ذنوبنا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نغفر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أيضاً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للمذنبين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تدخلنا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تجربة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نجنا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الشرير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بالمسيح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والقوة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والمجد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الأبد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آمين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390079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90079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90079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>
      <w:pPr>
        <w:autoSpaceDE/>
        <w:autoSpaceDN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br w:type="page"/>
      </w:r>
    </w:p>
    <w:p w:rsidR="005C683F" w:rsidRDefault="005C683F" w:rsidP="000A670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16" o:spid="_x0000_s1046" type="#_x0000_t75" style="position:absolute;left:0;text-align:left;margin-left:376.75pt;margin-top:14.35pt;width:59.65pt;height:59.65pt;z-index:251671552;visibility:visible" insetpen="t">
            <v:imagedata r:id="rId9" o:title="" gain="234057f" blacklevel="-15729f" grayscale="t"/>
          </v:shape>
        </w:pict>
      </w:r>
      <w:r>
        <w:rPr>
          <w:noProof/>
        </w:rPr>
        <w:pict>
          <v:shape id="_x0000_s1047" type="#_x0000_t202" style="position:absolute;left:0;text-align:left;margin-left:24.35pt;margin-top:3.25pt;width:455.35pt;height:78.4pt;z-index:251654144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47;mso-column-margin:5.76pt" inset="2.88pt,2.88pt,2.88pt,2.88pt">
              <w:txbxContent>
                <w:p w:rsidR="005C683F" w:rsidRDefault="005C683F" w:rsidP="000A670A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الخمس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الآخيرة</w:t>
                  </w:r>
                </w:p>
                <w:p w:rsidR="005C683F" w:rsidRPr="00B536E0" w:rsidRDefault="005C683F" w:rsidP="000A670A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(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عندما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لا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يتبقي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امامك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سوي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5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rtl/>
                      <w:lang w:bidi="ar-EG"/>
                    </w:rPr>
                    <w:t>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)</w:t>
                  </w:r>
                </w:p>
                <w:p w:rsidR="005C683F" w:rsidRPr="009A1734" w:rsidRDefault="005C683F" w:rsidP="000A670A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>
        <w:rPr>
          <w:noProof/>
        </w:rPr>
        <w:pict>
          <v:shape id="_x0000_s1048" type="#_x0000_t202" style="position:absolute;left:0;text-align:left;margin-left:278.1pt;margin-top:2.4pt;width:3in;height:114.1pt;z-index:251667456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48;mso-column-margin:5.76pt" inset="2.88pt,2.88pt,2.88pt,2.88pt">
              <w:txbxContent>
                <w:p w:rsidR="005C683F" w:rsidRPr="00353B78" w:rsidRDefault="005C683F" w:rsidP="0091257A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</w:pPr>
                  <w:r w:rsidRPr="00353B78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الهدية</w:t>
                  </w:r>
                  <w:r w:rsidRPr="00353B78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353B78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القيمة</w:t>
                  </w:r>
                </w:p>
                <w:p w:rsidR="005C683F" w:rsidRPr="00353B78" w:rsidRDefault="005C683F" w:rsidP="00CC74B5">
                  <w:pPr>
                    <w:bidi/>
                    <w:ind w:left="148" w:right="180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 w:rsidRPr="00152964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</w:t>
                  </w:r>
                  <w:r w:rsidRPr="00152964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Pr="00152964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هديتك</w:t>
                  </w:r>
                  <w:r w:rsidRPr="00152964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كشاف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نور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/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شمعة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مرة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تنظر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للكشاف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الشمعة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تذكر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نور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العالم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شارك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الآخرين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كيف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شفي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الرجل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أعمى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وأنقذه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الظلمة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left:0;text-align:left;margin-left:-7.4pt;margin-top:2.45pt;width:275.7pt;height:149.65pt;z-index:251666432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49;mso-column-margin:5.76pt" inset="2.88pt,2.88pt,2.88pt,2.88pt">
              <w:txbxContent>
                <w:p w:rsidR="005C683F" w:rsidRPr="00003C6C" w:rsidRDefault="005C683F" w:rsidP="0091257A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</w:pPr>
                  <w:r w:rsidRPr="00003C6C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تحدي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الطريق</w:t>
                  </w:r>
                  <w:r w:rsidRPr="00003C6C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003C6C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اليومي</w:t>
                  </w:r>
                </w:p>
                <w:p w:rsidR="005C683F" w:rsidRDefault="005C683F" w:rsidP="0091257A">
                  <w:pPr>
                    <w:bidi/>
                    <w:ind w:left="156" w:right="18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احضر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أحدكم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التحدي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الذي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وزعناه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الأسبوع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الماضي؟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(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امدح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كافئ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الذين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اكملوه،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اجمعه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السلة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).</w:t>
                  </w:r>
                </w:p>
                <w:p w:rsidR="005C683F" w:rsidRPr="00003C6C" w:rsidRDefault="005C683F" w:rsidP="00F23CE6">
                  <w:pPr>
                    <w:bidi/>
                    <w:ind w:left="156" w:right="180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لهذا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الأسبوع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(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وزع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درس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19).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خذوه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معكم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وأكملوه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واحضروه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معكم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الأسبوع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القادم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اعطوا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الرب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فرصة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يحدثكم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خلال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كلمته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الكتاب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المقدس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عندما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تمتلئ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السلة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"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،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سنحتفل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بمفاجأة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جميعأ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Picture 26" o:spid="_x0000_s1050" type="#_x0000_t75" style="position:absolute;left:0;text-align:left;margin-left:208.9pt;margin-top:2.45pt;width:50.5pt;height:43.95pt;z-index:251663360;visibility:visible;mso-wrap-distance-left:2.88pt;mso-wrap-distance-top:2.88pt;mso-wrap-distance-right:2.88pt;mso-wrap-distance-bottom:2.88pt" insetpen="t">
            <v:imagedata r:id="rId15" o:title=""/>
          </v:shape>
        </w:pict>
      </w:r>
      <w:r>
        <w:rPr>
          <w:noProof/>
        </w:rPr>
        <w:pict>
          <v:shape id="Picture 27" o:spid="_x0000_s1051" type="#_x0000_t75" style="position:absolute;left:0;text-align:left;margin-left:449.1pt;margin-top:2.9pt;width:40.5pt;height:39.2pt;z-index:251661312;visibility:visible;mso-wrap-distance-left:2.88pt;mso-wrap-distance-top:2.88pt;mso-wrap-distance-right:2.88pt;mso-wrap-distance-bottom:2.88pt" insetpen="t">
            <v:imagedata r:id="rId16" o:title=""/>
          </v:shape>
        </w:pict>
      </w:r>
    </w:p>
    <w:p w:rsidR="005C683F" w:rsidRDefault="005C683F" w:rsidP="0091257A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E67FC7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noProof/>
        </w:rPr>
        <w:pict>
          <v:shape id="_x0000_s1052" type="#_x0000_t202" style="position:absolute;left:0;text-align:left;margin-left:278.1pt;margin-top:17.45pt;width:3in;height:107pt;z-index:251668480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52;mso-column-margin:5.76pt" inset="2.88pt,2.88pt,2.88pt,2.88pt">
              <w:txbxContent>
                <w:p w:rsidR="005C683F" w:rsidRPr="001449CE" w:rsidRDefault="005C683F" w:rsidP="0091257A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</w:pPr>
                  <w:r w:rsidRPr="001449CE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تقدمة</w:t>
                  </w:r>
                  <w:r w:rsidRPr="001449CE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خلال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1449CE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الفن</w:t>
                  </w:r>
                </w:p>
                <w:p w:rsidR="005C683F" w:rsidRPr="001449CE" w:rsidRDefault="005C683F" w:rsidP="00F23CE6">
                  <w:pPr>
                    <w:bidi/>
                    <w:spacing w:before="120"/>
                    <w:ind w:left="144" w:right="187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حتى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يحين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وقت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الانصراف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قدموا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تقدمة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الفن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ارسموا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صورة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يشفي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أعمى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(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يمكن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ينهوها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البيت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يقدموها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للخادم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).</w:t>
                  </w:r>
                </w:p>
              </w:txbxContent>
            </v:textbox>
          </v:shape>
        </w:pict>
      </w: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noProof/>
        </w:rPr>
        <w:pict>
          <v:shape id="Picture 29" o:spid="_x0000_s1053" type="#_x0000_t75" style="position:absolute;left:0;text-align:left;margin-left:449.25pt;margin-top:4.1pt;width:39.2pt;height:40.45pt;z-index:251662336;visibility:visible;mso-wrap-distance-left:2.88pt;mso-wrap-distance-top:2.88pt;mso-wrap-distance-right:2.88pt;mso-wrap-distance-bottom:2.88pt" insetpen="t">
            <v:imagedata r:id="rId17" o:title=""/>
            <w10:wrap type="square"/>
          </v:shape>
        </w:pict>
      </w: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noProof/>
        </w:rPr>
        <w:pict>
          <v:shape id="Picture 30" o:spid="_x0000_s1054" type="#_x0000_t75" style="position:absolute;left:0;text-align:left;margin-left:211.55pt;margin-top:8.8pt;width:35.3pt;height:36pt;z-index:251664384;visibility:visible;mso-wrap-distance-left:2.88pt;mso-wrap-distance-top:2.88pt;mso-wrap-distance-right:2.88pt;mso-wrap-distance-bottom:2.88pt" insetpen="t">
            <v:imagedata r:id="rId18" o:title=""/>
          </v:shape>
        </w:pict>
      </w:r>
      <w:r>
        <w:rPr>
          <w:noProof/>
        </w:rPr>
        <w:pict>
          <v:shape id="_x0000_s1055" type="#_x0000_t202" style="position:absolute;left:0;text-align:left;margin-left:-7.4pt;margin-top:6pt;width:275.7pt;height:81.85pt;z-index:251669504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55;mso-column-margin:5.76pt" inset="2.88pt,2.88pt,2.88pt,2.88pt">
              <w:txbxContent>
                <w:p w:rsidR="005C683F" w:rsidRPr="00F600C4" w:rsidRDefault="005C683F" w:rsidP="0091257A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</w:pPr>
                  <w:r w:rsidRPr="00F600C4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آية</w:t>
                  </w:r>
                  <w:r w:rsidRPr="00F600C4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F600C4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الحفظ</w:t>
                  </w:r>
                  <w:r w:rsidRPr="00F600C4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F600C4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مرنمة</w:t>
                  </w:r>
                </w:p>
                <w:p w:rsidR="005C683F" w:rsidRPr="00F600C4" w:rsidRDefault="005C683F" w:rsidP="00BE07C5">
                  <w:pPr>
                    <w:bidi/>
                    <w:ind w:left="236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شغل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المسجل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على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الوحدة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الرابعة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رنمها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بينما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الأولاد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انتظار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موعد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الخروج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noProof/>
        </w:rPr>
        <w:pict>
          <v:shape id="_x0000_s1056" type="#_x0000_t202" style="position:absolute;left:0;text-align:left;margin-left:-7.4pt;margin-top:13.55pt;width:272.9pt;height:95.7pt;z-index:251670528" filled="f" strokeweight=".25pt" insetpen="t" o:cliptowrap="t">
            <v:stroke>
              <o:left v:ext="view" weight="1pt" joinstyle="miter" insetpen="t"/>
              <o:top v:ext="view" weight="1pt" joinstyle="miter" insetpen="t"/>
              <o:right v:ext="view" weight="1pt" joinstyle="miter" insetpen="t"/>
              <o:bottom v:ext="view" weight="1pt" joinstyle="miter" insetpen="t"/>
            </v:stroke>
            <v:textbox style="mso-next-textbox:#_x0000_s1056;mso-column-margin:5.76pt" inset="4pt,1pt,4pt,1pt">
              <w:txbxContent>
                <w:p w:rsidR="005C683F" w:rsidRPr="00AE53B6" w:rsidRDefault="005C683F" w:rsidP="00CC74B5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</w:pPr>
                  <w:r w:rsidRPr="00AE53B6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طلبات</w:t>
                  </w:r>
                  <w:r w:rsidRPr="00AE53B6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 xml:space="preserve"> </w:t>
                  </w:r>
                  <w:r w:rsidRPr="00AE53B6">
                    <w:rPr>
                      <w:rFonts w:ascii="Simplified Arabic" w:hAnsi="Simplified Arabic" w:cs="Simplified Arabic" w:hint="eastAsia"/>
                      <w:b/>
                      <w:bCs/>
                      <w:sz w:val="32"/>
                      <w:szCs w:val="28"/>
                      <w:u w:val="single"/>
                      <w:rtl/>
                      <w:lang w:bidi="ar-EG"/>
                    </w:rPr>
                    <w:t>صلاة</w:t>
                  </w:r>
                </w:p>
                <w:p w:rsidR="005C683F" w:rsidRPr="00CC74B5" w:rsidRDefault="005C683F" w:rsidP="00CC74B5">
                  <w:pPr>
                    <w:bidi/>
                    <w:rPr>
                      <w:sz w:val="22"/>
                      <w:szCs w:val="20"/>
                      <w:rtl/>
                    </w:rPr>
                  </w:pPr>
                  <w:r w:rsidRPr="00152964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كيف</w:t>
                  </w:r>
                  <w:r w:rsidRPr="00152964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يمكن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اصلي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أجلك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الأسبوع؟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بينما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الأولاد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يرسمون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–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اسأل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بصفة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شخصية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عن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طلبته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واكتبها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كراستك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الشخصية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وصلي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أجلهم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خلال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الأسبوع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  <w10:wrap type="square" anchorx="page"/>
          </v:shape>
        </w:pict>
      </w:r>
      <w:r>
        <w:rPr>
          <w:noProof/>
        </w:rPr>
        <w:pict>
          <v:shape id="Picture 32" o:spid="_x0000_s1057" type="#_x0000_t75" style="position:absolute;left:0;text-align:left;margin-left:225.6pt;margin-top:13.2pt;width:31.6pt;height:38.85pt;z-index:251665408;visibility:visible;mso-wrap-distance-left:2.88pt;mso-wrap-distance-top:2.88pt;mso-wrap-distance-right:2.88pt;mso-wrap-distance-bottom:2.88pt" insetpen="t">
            <v:imagedata r:id="rId19" o:title=""/>
            <w10:wrap type="square"/>
          </v:shape>
        </w:pict>
      </w:r>
    </w:p>
    <w:p w:rsidR="005C683F" w:rsidRPr="00152964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Pr="00152964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91257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_x0000_s1058" type="#_x0000_t75" style="position:absolute;left:0;text-align:left;margin-left:-132pt;margin-top:-5.05pt;width:59.65pt;height:59.65pt;z-index:251673600;visibility:visible" insetpen="t">
            <v:imagedata r:id="rId9" o:title="" gain="234057f" blacklevel="-15729f" grayscale="t"/>
          </v:shape>
        </w:pict>
      </w:r>
      <w:r>
        <w:rPr>
          <w:noProof/>
        </w:rPr>
        <w:pict>
          <v:shape id="_x0000_s1059" type="#_x0000_t202" style="position:absolute;left:0;text-align:left;margin-left:16.1pt;margin-top:-9.15pt;width:455.35pt;height:63.8pt;z-index:25167257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59;mso-column-margin:5.76pt" inset="2.88pt,2.88pt,2.88pt,2.88pt">
              <w:txbxContent>
                <w:p w:rsidR="005C683F" w:rsidRDefault="005C683F" w:rsidP="003C7AEB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هل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لديك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وقت؟</w:t>
                  </w:r>
                </w:p>
                <w:p w:rsidR="005C683F" w:rsidRPr="00B536E0" w:rsidRDefault="005C683F" w:rsidP="003C7AEB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</w:p>
                <w:p w:rsidR="005C683F" w:rsidRPr="009A1734" w:rsidRDefault="005C683F" w:rsidP="003C7AEB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Default="005C683F" w:rsidP="003C7AE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39" o:spid="_x0000_s1060" type="#_x0000_t75" style="position:absolute;left:0;text-align:left;margin-left:-89.75pt;margin-top:16.05pt;width:27.85pt;height:31.25pt;z-index:251675648;visibility:visible">
            <v:imagedata r:id="rId20" o:title=""/>
          </v:shape>
        </w:pict>
      </w:r>
      <w:r>
        <w:rPr>
          <w:noProof/>
        </w:rPr>
        <w:pict>
          <v:rect id="_x0000_s1061" style="position:absolute;left:0;text-align:left;margin-left:-430.3pt;margin-top:14.5pt;width:379.75pt;height:31.45pt;z-index:251674624;mso-wrap-distance-left:2.88pt;mso-wrap-distance-top:2.88pt;mso-wrap-distance-right:2.88pt;mso-wrap-distance-bottom:2.88pt" filled="f" fillcolor="#eaeaea" strokeweight=".25pt" insetpen="t" o:cliptowrap="t">
            <v:shadow color="#ccc"/>
            <v:textbox inset="2.88pt,2.88pt,2.88pt,2.88pt"/>
          </v:rect>
        </w:pict>
      </w:r>
    </w:p>
    <w:p w:rsidR="005C683F" w:rsidRPr="005D04A4" w:rsidRDefault="005C683F" w:rsidP="00F221CC">
      <w:pPr>
        <w:bidi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إذا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كان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لديك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وقت،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اختر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من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حد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هذه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الأنشطة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المتعلقة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بالدرس</w:t>
      </w:r>
    </w:p>
    <w:p w:rsidR="005C683F" w:rsidRDefault="005C683F" w:rsidP="00F221CC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5C683F" w:rsidRPr="00CE10D2" w:rsidRDefault="005C683F" w:rsidP="00F221CC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الوجبة</w:t>
      </w:r>
      <w:r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الخفيفة،</w:t>
      </w:r>
      <w:r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العاب</w:t>
      </w:r>
      <w:r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ونشاط</w:t>
      </w:r>
    </w:p>
    <w:p w:rsidR="005C683F" w:rsidRPr="00FF0CF6" w:rsidRDefault="005C683F" w:rsidP="003434FC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  <w:r w:rsidRPr="00FF0CF6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الوجبة</w:t>
      </w:r>
      <w:r w:rsidRPr="00FF0CF6">
        <w:rPr>
          <w:rFonts w:ascii="Simplified Arabic" w:hAnsi="Simplified Arabic" w:cs="Simplified Arabic"/>
          <w:bCs/>
          <w:sz w:val="22"/>
          <w:u w:val="single"/>
          <w:rtl/>
          <w:lang w:bidi="ar-EG"/>
        </w:rPr>
        <w:t xml:space="preserve"> </w:t>
      </w:r>
      <w:r w:rsidRPr="00FF0CF6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الخفيفة</w:t>
      </w:r>
      <w:r w:rsidRPr="00115895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المتحركة</w:t>
      </w:r>
    </w:p>
    <w:p w:rsidR="005C683F" w:rsidRPr="00FF0CF6" w:rsidRDefault="005C683F" w:rsidP="00AB3B96">
      <w:pPr>
        <w:tabs>
          <w:tab w:val="center" w:pos="495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 w:rsidRPr="00FF0CF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 w:rsidRPr="00FF0CF6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ينظر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الحلوى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الجيلاتينية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بكشاف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الملونه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الناحية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وذكرهم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يخترق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EC3446">
      <w:pPr>
        <w:tabs>
          <w:tab w:val="center" w:pos="495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الأدوات</w:t>
      </w:r>
      <w:r w:rsidRPr="00FF0CF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 w:rsidRPr="00FF0CF6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حلويات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جيلاتينية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عصائر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كشاف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</w:p>
    <w:p w:rsidR="005C683F" w:rsidRDefault="005C683F" w:rsidP="00F93411">
      <w:pPr>
        <w:tabs>
          <w:tab w:val="center" w:pos="495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يسأل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نتعلم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للوجبة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الخفيفة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الكشاف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لننظر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الحلوى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الجيلاتينية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يمسكون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بالحلوى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كشاف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يوجهون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الحائط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منديل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اطفئ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الحائط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الورقة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الحلوى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الجيلاتينية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Pr="00CE10D2" w:rsidRDefault="005C683F" w:rsidP="00F221CC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E32010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التعليمات</w:t>
      </w:r>
      <w:r w:rsidRPr="00E32010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</w:p>
    <w:p w:rsidR="005C683F" w:rsidRDefault="005C683F" w:rsidP="008E4522">
      <w:pPr>
        <w:numPr>
          <w:ilvl w:val="0"/>
          <w:numId w:val="4"/>
        </w:numPr>
        <w:tabs>
          <w:tab w:val="left" w:pos="432"/>
        </w:tabs>
        <w:bidi/>
        <w:ind w:left="432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العصير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والوجبة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F93411">
      <w:pPr>
        <w:numPr>
          <w:ilvl w:val="0"/>
          <w:numId w:val="4"/>
        </w:numPr>
        <w:tabs>
          <w:tab w:val="left" w:pos="432"/>
        </w:tabs>
        <w:bidi/>
        <w:ind w:left="432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ويشكر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الوجبة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912DFA">
      <w:pPr>
        <w:numPr>
          <w:ilvl w:val="0"/>
          <w:numId w:val="4"/>
        </w:numPr>
        <w:tabs>
          <w:tab w:val="left" w:pos="432"/>
        </w:tabs>
        <w:bidi/>
        <w:ind w:left="432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اسأل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المناقشة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: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شيئاً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5C683F" w:rsidRDefault="005C683F" w:rsidP="00021485">
      <w:pPr>
        <w:bidi/>
        <w:spacing w:before="240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FF0CF6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نور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وظلام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</w:p>
    <w:p w:rsidR="005C683F" w:rsidRPr="00FF0CF6" w:rsidRDefault="005C683F" w:rsidP="00FB2820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 w:rsidRPr="00FF0CF6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يساعد</w:t>
      </w:r>
      <w:r w:rsidRPr="00FF0CF6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للبحث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المخبئ،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كتذكرة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يرشدنا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802994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الادوات</w:t>
      </w:r>
      <w:r w:rsidRPr="00FF0CF6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مقدس</w:t>
      </w:r>
    </w:p>
    <w:p w:rsidR="005C683F" w:rsidRDefault="005C683F" w:rsidP="00F9341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1C0E0A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الإعداد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شيء</w:t>
      </w:r>
    </w:p>
    <w:p w:rsidR="005C683F" w:rsidRDefault="005C683F" w:rsidP="00271BCB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1C0E0A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 w:rsidRPr="001C0E0A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1C0E0A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وكما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والضوء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نسير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هكذا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أيضا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يمثل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الالهي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سنخفي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ونسمح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الباحث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Pr="00383B82" w:rsidRDefault="005C683F" w:rsidP="00110673">
      <w:pPr>
        <w:tabs>
          <w:tab w:val="left" w:pos="288"/>
        </w:tabs>
        <w:bidi/>
        <w:spacing w:before="12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383B82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التعليمات</w:t>
      </w:r>
      <w:r w:rsidRPr="00383B82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</w:p>
    <w:p w:rsidR="005C683F" w:rsidRDefault="005C683F" w:rsidP="00802994">
      <w:pPr>
        <w:pStyle w:val="ListParagraph"/>
        <w:numPr>
          <w:ilvl w:val="0"/>
          <w:numId w:val="13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اختار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طفلاً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ليكون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الباحث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يبحث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الكتاب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المقدس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كرمز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للحق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271BCB">
      <w:pPr>
        <w:pStyle w:val="ListParagraph"/>
        <w:numPr>
          <w:ilvl w:val="0"/>
          <w:numId w:val="13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الباحث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يغمض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عينيها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بينما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يخفي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الكتاب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المقدس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الغرفة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02994">
      <w:pPr>
        <w:pStyle w:val="ListParagraph"/>
        <w:numPr>
          <w:ilvl w:val="0"/>
          <w:numId w:val="13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الباحث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يفتح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ويبحث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الكتاب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المقدس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271BCB">
      <w:pPr>
        <w:pStyle w:val="ListParagraph"/>
        <w:numPr>
          <w:ilvl w:val="0"/>
          <w:numId w:val="13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يرددون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كلما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يقترب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مكان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الكتاب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المقدس</w:t>
      </w:r>
      <w:r>
        <w:rPr>
          <w:rFonts w:ascii="Simplified Arabic" w:hAnsi="Simplified Arabic" w:cs="Simplified Arabic"/>
          <w:rtl/>
          <w:lang w:bidi="ar-EG"/>
        </w:rPr>
        <w:t>. "</w:t>
      </w:r>
      <w:r>
        <w:rPr>
          <w:rFonts w:ascii="Simplified Arabic" w:hAnsi="Simplified Arabic" w:cs="Simplified Arabic" w:hint="eastAsia"/>
          <w:rtl/>
          <w:lang w:bidi="ar-EG"/>
        </w:rPr>
        <w:t>ظلام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ظلام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عندما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يبتعد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وهكذا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يجد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الكتاب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C41E92" w:rsidRDefault="005C683F" w:rsidP="00271BCB">
      <w:pPr>
        <w:pStyle w:val="ListParagraph"/>
        <w:numPr>
          <w:ilvl w:val="0"/>
          <w:numId w:val="13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خطوات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1-4 </w:t>
      </w:r>
      <w:r>
        <w:rPr>
          <w:rFonts w:ascii="Simplified Arabic" w:hAnsi="Simplified Arabic" w:cs="Simplified Arabic" w:hint="eastAsia"/>
          <w:rtl/>
          <w:lang w:bidi="ar-EG"/>
        </w:rPr>
        <w:t>حتى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يتمكن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يكونوا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باحثين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1C4659" w:rsidRDefault="005C683F" w:rsidP="001C4659">
      <w:pPr>
        <w:tabs>
          <w:tab w:val="left" w:pos="378"/>
        </w:tabs>
        <w:bidi/>
        <w:spacing w:before="240"/>
        <w:ind w:left="374" w:hanging="374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1C4659">
        <w:rPr>
          <w:rFonts w:ascii="Simplified Arabic" w:hAnsi="Simplified Arabic" w:cs="Simplified Arabic" w:hint="eastAsia"/>
          <w:bCs/>
          <w:sz w:val="22"/>
          <w:rtl/>
          <w:lang w:bidi="ar-EG"/>
        </w:rPr>
        <w:t>ويستمر</w:t>
      </w:r>
      <w:r w:rsidRPr="001C4659">
        <w:rPr>
          <w:rFonts w:ascii="Simplified Arabic" w:hAnsi="Simplified Arabic" w:cs="Simplified Arabic"/>
          <w:bCs/>
          <w:sz w:val="22"/>
          <w:rtl/>
          <w:lang w:bidi="ar-EG"/>
        </w:rPr>
        <w:t xml:space="preserve"> .... </w:t>
      </w:r>
      <w:r w:rsidRPr="001C4659">
        <w:rPr>
          <w:rFonts w:ascii="Simplified Arabic" w:hAnsi="Simplified Arabic" w:cs="Simplified Arabic" w:hint="eastAsia"/>
          <w:bCs/>
          <w:sz w:val="22"/>
          <w:rtl/>
          <w:lang w:bidi="ar-EG"/>
        </w:rPr>
        <w:t>هل</w:t>
      </w:r>
      <w:r w:rsidRPr="001C4659"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 w:rsidRPr="001C4659">
        <w:rPr>
          <w:rFonts w:ascii="Simplified Arabic" w:hAnsi="Simplified Arabic" w:cs="Simplified Arabic" w:hint="eastAsia"/>
          <w:bCs/>
          <w:sz w:val="22"/>
          <w:rtl/>
          <w:lang w:bidi="ar-EG"/>
        </w:rPr>
        <w:t>لديك</w:t>
      </w:r>
      <w:r w:rsidRPr="001C4659"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 w:rsidRPr="001C4659">
        <w:rPr>
          <w:rFonts w:ascii="Simplified Arabic" w:hAnsi="Simplified Arabic" w:cs="Simplified Arabic" w:hint="eastAsia"/>
          <w:bCs/>
          <w:sz w:val="22"/>
          <w:rtl/>
          <w:lang w:bidi="ar-EG"/>
        </w:rPr>
        <w:t>وقت؟</w:t>
      </w:r>
    </w:p>
    <w:p w:rsidR="005C683F" w:rsidRDefault="005C683F" w:rsidP="00203270">
      <w:pPr>
        <w:tabs>
          <w:tab w:val="left" w:pos="378"/>
        </w:tabs>
        <w:bidi/>
        <w:spacing w:before="240"/>
        <w:ind w:left="374" w:hanging="37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</w:t>
      </w:r>
      <w:r w:rsidRPr="00283F3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نشاط</w:t>
      </w:r>
      <w:r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اليدوي</w:t>
      </w:r>
      <w:r w:rsidRPr="00283F33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حامل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شمعة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للعالم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"</w:t>
      </w:r>
    </w:p>
    <w:p w:rsidR="005C683F" w:rsidRDefault="005C683F" w:rsidP="00203270">
      <w:pPr>
        <w:bidi/>
        <w:spacing w:before="12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يصنعون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حامل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شمعة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ليذكرهم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</w:p>
    <w:p w:rsidR="005C683F" w:rsidRDefault="005C683F" w:rsidP="00271BCB">
      <w:pPr>
        <w:tabs>
          <w:tab w:val="right" w:pos="9918"/>
        </w:tabs>
        <w:bidi/>
        <w:spacing w:before="12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برطمانات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صغيرة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مثل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طعام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الأطفال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أوراق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ملونة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صمغ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فرشاة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رسم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وتلوين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مقصات</w:t>
      </w:r>
    </w:p>
    <w:p w:rsidR="005C683F" w:rsidRDefault="005C683F" w:rsidP="00833602">
      <w:pPr>
        <w:tabs>
          <w:tab w:val="right" w:pos="9918"/>
        </w:tabs>
        <w:bidi/>
        <w:spacing w:before="12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الإعداد</w:t>
      </w:r>
      <w:r w:rsidRPr="00833602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خفف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الصمغ</w:t>
      </w:r>
    </w:p>
    <w:p w:rsidR="005C683F" w:rsidRDefault="005C683F" w:rsidP="00833602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الخادم</w:t>
      </w:r>
      <w:r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يقول</w:t>
      </w:r>
    </w:p>
    <w:p w:rsidR="005C683F" w:rsidRPr="00273522" w:rsidRDefault="005C683F" w:rsidP="00273522">
      <w:pPr>
        <w:tabs>
          <w:tab w:val="left" w:pos="378"/>
        </w:tabs>
        <w:bidi/>
        <w:spacing w:before="120"/>
        <w:ind w:left="374" w:hanging="37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273522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التعليمات</w:t>
      </w:r>
      <w:r w:rsidRPr="00273522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</w:p>
    <w:p w:rsidR="005C683F" w:rsidRDefault="005C683F" w:rsidP="001D74BB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طفل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يأخذ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برطماناً</w:t>
      </w:r>
      <w:r>
        <w:rPr>
          <w:rFonts w:ascii="Simplified Arabic" w:hAnsi="Simplified Arabic" w:cs="Simplified Arabic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rtl/>
          <w:lang w:bidi="ar-EG"/>
        </w:rPr>
        <w:t>ورق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ملون</w:t>
      </w:r>
      <w:r>
        <w:rPr>
          <w:rFonts w:ascii="Simplified Arabic" w:hAnsi="Simplified Arabic" w:cs="Simplified Arabic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rtl/>
          <w:lang w:bidi="ar-EG"/>
        </w:rPr>
        <w:t>فرشاة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تلوين</w:t>
      </w:r>
      <w:r>
        <w:rPr>
          <w:rFonts w:ascii="Simplified Arabic" w:hAnsi="Simplified Arabic" w:cs="Simplified Arabic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rtl/>
          <w:lang w:bidi="ar-EG"/>
        </w:rPr>
        <w:t>صمغ</w:t>
      </w:r>
      <w:r>
        <w:rPr>
          <w:rFonts w:ascii="Simplified Arabic" w:hAnsi="Simplified Arabic" w:cs="Simplified Arabic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rtl/>
          <w:lang w:bidi="ar-EG"/>
        </w:rPr>
        <w:t>مقص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F585A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قم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بقطع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الملون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قطع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صغيرة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D74BB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استخدم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الفرشاة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لتغطي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السطح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الخارجي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البرطمان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بطبقة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الصمغ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F585A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قم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بلصق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الصغير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السطح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الخارجي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البرطمان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لتغطيه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كله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F585A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اختياري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اختر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مقاطع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بالتلوين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الرسم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الزجاج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F585A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للخادم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لاحظ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السطح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الخارجي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فقط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50097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استخدم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واكتب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أنا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العالم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بالقرب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الحافة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العلوية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البرطمان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1F585A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اسمح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ببعض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الوقت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حتى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يجف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850097" w:rsidRDefault="005C683F" w:rsidP="00850097">
      <w:pPr>
        <w:pStyle w:val="ListParagraph"/>
        <w:numPr>
          <w:ilvl w:val="0"/>
          <w:numId w:val="8"/>
        </w:numPr>
        <w:tabs>
          <w:tab w:val="left" w:pos="468"/>
        </w:tabs>
        <w:spacing w:after="0" w:line="240" w:lineRule="auto"/>
        <w:ind w:left="468" w:hanging="45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استخدم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هذا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كحامل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وقدمه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هدية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لصديق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أحد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أفراد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العائلة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تكلم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هذا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الشخص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اليوم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يسوع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نفسه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العالم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ثم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شفى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الأعمى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37735A" w:rsidRDefault="005C683F" w:rsidP="00326333">
      <w:pPr>
        <w:tabs>
          <w:tab w:val="left" w:pos="378"/>
        </w:tabs>
        <w:bidi/>
        <w:spacing w:before="60"/>
        <w:ind w:left="14"/>
        <w:rPr>
          <w:rFonts w:ascii="Simplified Arabic" w:hAnsi="Simplified Arabic" w:cs="Simplified Arabic"/>
          <w:lang w:bidi="ar-EG"/>
        </w:rPr>
      </w:pPr>
      <w:r w:rsidRPr="0037735A">
        <w:rPr>
          <w:rFonts w:ascii="Simplified Arabic" w:hAnsi="Simplified Arabic" w:cs="Simplified Arabic"/>
          <w:rtl/>
          <w:lang w:bidi="ar-EG"/>
        </w:rPr>
        <w:t>.</w:t>
      </w:r>
    </w:p>
    <w:p w:rsidR="005C683F" w:rsidRPr="00AF2C58" w:rsidRDefault="005C683F" w:rsidP="001F585A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AF2C58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لعبة</w:t>
      </w:r>
      <w:r w:rsidRPr="00AF2C58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المشي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الكلام</w:t>
      </w:r>
    </w:p>
    <w:p w:rsidR="005C683F" w:rsidRDefault="005C683F" w:rsidP="003C2C0C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F2C58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يحفظون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الوحدة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الرابعة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بالتسابق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آثار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الأقدام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بالترتيب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يخطون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فوقهم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ليجروا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السفينة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للصليب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النهاية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3C2C0C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مجموعتان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16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أثر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للاقدام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الوحدة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يأتي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اعترفت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بفمك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وآمنت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بقلبك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أقامه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الأموات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/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خلصت</w:t>
      </w:r>
    </w:p>
    <w:p w:rsidR="005C683F" w:rsidRDefault="005C683F" w:rsidP="00B442EF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 w:rsidRPr="0032633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الوحدة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الرابعة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سفرين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مختلفين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يكتب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إنجيل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14: 6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ويعلن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ويؤكد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الوحيد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الجزء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الثاني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سفر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رومية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10: 9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يشرح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بخصوص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لنخلص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يعمل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أعضاء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ليرتبوا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آثار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الأقدام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ويمكنكم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تستخدموا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ليساعدكم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عضو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عبارته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يخطو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فوق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آثر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حتى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للصليب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5C683F" w:rsidRDefault="005C683F" w:rsidP="00F1375C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1375C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التعليمات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</w:p>
    <w:p w:rsidR="005C683F" w:rsidRDefault="005C683F" w:rsidP="00B442EF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قسم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مجموعتين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شغل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المسجل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وعليه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المرنمة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E268BC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ضع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مجموعة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</w:t>
      </w:r>
      <w:r>
        <w:rPr>
          <w:rFonts w:ascii="Simplified Arabic" w:hAnsi="Simplified Arabic" w:cs="Simplified Arabic"/>
          <w:rtl/>
          <w:lang w:bidi="ar-EG"/>
        </w:rPr>
        <w:t xml:space="preserve"> 16 </w:t>
      </w:r>
      <w:r>
        <w:rPr>
          <w:rFonts w:ascii="Simplified Arabic" w:hAnsi="Simplified Arabic" w:cs="Simplified Arabic" w:hint="eastAsia"/>
          <w:rtl/>
          <w:lang w:bidi="ar-EG"/>
        </w:rPr>
        <w:t>آثر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مركب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ضع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المركبين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بجانب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بعضهما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جانب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واحد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0F7E2D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استخدم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لاصق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للأرض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لتحدد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الصليب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النهاية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E268BC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يتسابق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ليضعا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آثار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الأقدام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بالترتيب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الصحيح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المركب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للصليب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E268BC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عضو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يخطو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أثر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بالترتيب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ويقول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العبارة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التي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يخطو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فوقها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ثم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الصليب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النهاية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E4522">
      <w:pPr>
        <w:pStyle w:val="ListParagraph"/>
        <w:numPr>
          <w:ilvl w:val="0"/>
          <w:numId w:val="9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الفائز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أعضاؤه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مشوا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الطريق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كله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آثار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الاقدام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كلها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المركب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للصليب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A60277" w:rsidRDefault="005C683F" w:rsidP="00903012">
      <w:pPr>
        <w:tabs>
          <w:tab w:val="left" w:pos="378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اردت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تزيد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اللعبة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صعوبة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اكتب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كلمة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واحدة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فقط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 w:rsidRPr="00A60277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A60277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ورقة</w:t>
      </w:r>
    </w:p>
    <w:p w:rsidR="005C683F" w:rsidRPr="00151FB0" w:rsidRDefault="005C683F" w:rsidP="00D52BEA">
      <w:pPr>
        <w:tabs>
          <w:tab w:val="left" w:pos="378"/>
        </w:tabs>
        <w:bidi/>
        <w:spacing w:before="240"/>
        <w:rPr>
          <w:rFonts w:ascii="Simplified Arabic" w:hAnsi="Simplified Arabic" w:cs="Simplified Arabic"/>
          <w:bCs/>
          <w:rtl/>
          <w:lang w:bidi="ar-EG"/>
        </w:rPr>
      </w:pPr>
      <w:r w:rsidRPr="00151FB0">
        <w:rPr>
          <w:rFonts w:ascii="Simplified Arabic" w:hAnsi="Simplified Arabic" w:cs="Simplified Arabic" w:hint="eastAsia"/>
          <w:bCs/>
          <w:u w:val="single"/>
          <w:rtl/>
          <w:lang w:bidi="ar-EG"/>
        </w:rPr>
        <w:t>لعبة</w:t>
      </w:r>
      <w:r w:rsidRPr="00151FB0">
        <w:rPr>
          <w:rFonts w:ascii="Simplified Arabic" w:hAnsi="Simplified Arabic" w:cs="Simplified Arabic"/>
          <w:bCs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Cs/>
          <w:rtl/>
          <w:lang w:bidi="ar-EG"/>
        </w:rPr>
        <w:t>موجه</w:t>
      </w:r>
      <w:r>
        <w:rPr>
          <w:rFonts w:ascii="Simplified Arabic" w:hAnsi="Simplified Arabic" w:cs="Simplified Arabic"/>
          <w:bCs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rtl/>
          <w:lang w:bidi="ar-EG"/>
        </w:rPr>
        <w:t>الآية</w:t>
      </w:r>
      <w:r>
        <w:rPr>
          <w:rFonts w:ascii="Simplified Arabic" w:hAnsi="Simplified Arabic" w:cs="Simplified Arabic"/>
          <w:bCs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rtl/>
          <w:lang w:bidi="ar-EG"/>
        </w:rPr>
        <w:t>الكتابية</w:t>
      </w:r>
    </w:p>
    <w:p w:rsidR="005C683F" w:rsidRPr="00151FB0" w:rsidRDefault="005C683F" w:rsidP="00E268BC">
      <w:pPr>
        <w:tabs>
          <w:tab w:val="left" w:pos="378"/>
        </w:tabs>
        <w:bidi/>
        <w:rPr>
          <w:rFonts w:ascii="Simplified Arabic" w:hAnsi="Simplified Arabic" w:cs="Simplified Arabic"/>
          <w:szCs w:val="22"/>
          <w:rtl/>
          <w:lang w:bidi="ar-EG"/>
        </w:rPr>
      </w:pPr>
      <w:r w:rsidRPr="00151FB0">
        <w:rPr>
          <w:rFonts w:ascii="Simplified Arabic" w:hAnsi="Simplified Arabic" w:cs="Simplified Arabic" w:hint="eastAsia"/>
          <w:bCs/>
          <w:szCs w:val="22"/>
          <w:rtl/>
          <w:lang w:bidi="ar-EG"/>
        </w:rPr>
        <w:t>الهدف</w:t>
      </w:r>
      <w:r w:rsidRPr="00151FB0">
        <w:rPr>
          <w:rFonts w:ascii="Simplified Arabic" w:hAnsi="Simplified Arabic" w:cs="Simplified Arabic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يحفظ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آية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الوحدة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14: 6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ورومية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10: 9).</w:t>
      </w:r>
    </w:p>
    <w:p w:rsidR="005C683F" w:rsidRPr="00151FB0" w:rsidRDefault="005C683F" w:rsidP="00D52BEA">
      <w:pPr>
        <w:tabs>
          <w:tab w:val="left" w:pos="378"/>
        </w:tabs>
        <w:bidi/>
        <w:rPr>
          <w:rFonts w:ascii="Simplified Arabic" w:hAnsi="Simplified Arabic" w:cs="Simplified Arabic"/>
          <w:szCs w:val="22"/>
          <w:rtl/>
          <w:lang w:bidi="ar-EG"/>
        </w:rPr>
      </w:pPr>
      <w:r w:rsidRPr="00151FB0">
        <w:rPr>
          <w:rFonts w:ascii="Simplified Arabic" w:hAnsi="Simplified Arabic" w:cs="Simplified Arabic" w:hint="eastAsia"/>
          <w:bCs/>
          <w:szCs w:val="22"/>
          <w:rtl/>
          <w:lang w:bidi="ar-EG"/>
        </w:rPr>
        <w:t>الادوات</w:t>
      </w:r>
      <w:r w:rsidRPr="00151FB0">
        <w:rPr>
          <w:rFonts w:ascii="Simplified Arabic" w:hAnsi="Simplified Arabic" w:cs="Simplified Arabic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كراسي،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كتاب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مقدس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لوحة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عليها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الآية</w:t>
      </w:r>
      <w:r>
        <w:rPr>
          <w:rFonts w:ascii="Simplified Arabic" w:hAnsi="Simplified Arabic" w:cs="Simplified Arabic"/>
          <w:szCs w:val="22"/>
          <w:rtl/>
          <w:lang w:bidi="ar-EG"/>
        </w:rPr>
        <w:t>.</w:t>
      </w:r>
    </w:p>
    <w:p w:rsidR="005C683F" w:rsidRPr="00151FB0" w:rsidRDefault="005C683F" w:rsidP="00D52BEA">
      <w:pPr>
        <w:tabs>
          <w:tab w:val="left" w:pos="378"/>
        </w:tabs>
        <w:bidi/>
        <w:rPr>
          <w:rFonts w:ascii="Simplified Arabic" w:hAnsi="Simplified Arabic" w:cs="Simplified Arabic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Cs w:val="22"/>
          <w:rtl/>
          <w:lang w:bidi="ar-EG"/>
        </w:rPr>
        <w:t>الاعداد</w:t>
      </w:r>
      <w:r w:rsidRPr="00151FB0">
        <w:rPr>
          <w:rFonts w:ascii="Simplified Arabic" w:hAnsi="Simplified Arabic" w:cs="Simplified Arabic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رتب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الكراسي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دائرة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كبيرة</w:t>
      </w:r>
      <w:r w:rsidRPr="00151FB0">
        <w:rPr>
          <w:rFonts w:ascii="Simplified Arabic" w:hAnsi="Simplified Arabic" w:cs="Simplified Arabic"/>
          <w:szCs w:val="22"/>
          <w:rtl/>
          <w:lang w:bidi="ar-EG"/>
        </w:rPr>
        <w:t>.</w:t>
      </w:r>
    </w:p>
    <w:p w:rsidR="005C683F" w:rsidRPr="00151FB0" w:rsidRDefault="005C683F" w:rsidP="00F1375C">
      <w:pPr>
        <w:tabs>
          <w:tab w:val="left" w:pos="378"/>
        </w:tabs>
        <w:bidi/>
        <w:rPr>
          <w:rFonts w:ascii="Simplified Arabic" w:hAnsi="Simplified Arabic" w:cs="Simplified Arabic"/>
          <w:szCs w:val="22"/>
          <w:rtl/>
          <w:lang w:bidi="ar-EG"/>
        </w:rPr>
      </w:pPr>
      <w:r w:rsidRPr="00151FB0">
        <w:rPr>
          <w:rFonts w:ascii="Simplified Arabic" w:hAnsi="Simplified Arabic" w:cs="Simplified Arabic" w:hint="eastAsia"/>
          <w:bCs/>
          <w:szCs w:val="22"/>
          <w:rtl/>
          <w:lang w:bidi="ar-EG"/>
        </w:rPr>
        <w:t>التعليمات</w:t>
      </w:r>
      <w:r w:rsidRPr="00151FB0">
        <w:rPr>
          <w:rFonts w:ascii="Simplified Arabic" w:hAnsi="Simplified Arabic" w:cs="Simplified Arabic"/>
          <w:szCs w:val="22"/>
          <w:rtl/>
          <w:lang w:bidi="ar-EG"/>
        </w:rPr>
        <w:t>:</w:t>
      </w:r>
    </w:p>
    <w:p w:rsidR="005C683F" w:rsidRDefault="005C683F" w:rsidP="00E268BC">
      <w:pPr>
        <w:pStyle w:val="ListParagraph"/>
        <w:numPr>
          <w:ilvl w:val="0"/>
          <w:numId w:val="10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يجلس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علي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الكراسي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دائرة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واسعة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E4522">
      <w:pPr>
        <w:pStyle w:val="ListParagraph"/>
        <w:numPr>
          <w:ilvl w:val="0"/>
          <w:numId w:val="10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مرات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معاً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E4522">
      <w:pPr>
        <w:pStyle w:val="ListParagraph"/>
        <w:numPr>
          <w:ilvl w:val="0"/>
          <w:numId w:val="10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خصص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كلمة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جزء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طفل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لو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أكبر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خصص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جزءً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مجموعة</w:t>
      </w:r>
      <w:r>
        <w:rPr>
          <w:rFonts w:ascii="Simplified Arabic" w:hAnsi="Simplified Arabic" w:cs="Simplified Arabic"/>
          <w:rtl/>
          <w:lang w:bidi="ar-EG"/>
        </w:rPr>
        <w:t>)</w:t>
      </w:r>
    </w:p>
    <w:p w:rsidR="005C683F" w:rsidRDefault="005C683F" w:rsidP="0076603F">
      <w:pPr>
        <w:pStyle w:val="ListParagraph"/>
        <w:numPr>
          <w:ilvl w:val="0"/>
          <w:numId w:val="10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بإشارة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طفل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ويقول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الجزء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يرفع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يديه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لفوق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ثم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الأسفل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ويجلس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وهكذا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تنتهي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8E4522">
      <w:pPr>
        <w:pStyle w:val="ListParagraph"/>
        <w:numPr>
          <w:ilvl w:val="0"/>
          <w:numId w:val="10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الخطوة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السابقة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مرات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بإيقاع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أسرع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76603F">
      <w:pPr>
        <w:tabs>
          <w:tab w:val="left" w:pos="378"/>
        </w:tabs>
        <w:bidi/>
        <w:ind w:left="18"/>
        <w:rPr>
          <w:rFonts w:ascii="Simplified Arabic" w:hAnsi="Simplified Arabic" w:cs="Simplified Arabic"/>
          <w:rtl/>
          <w:lang w:bidi="ar-EG"/>
        </w:rPr>
      </w:pPr>
      <w:r w:rsidRPr="00C14E77">
        <w:rPr>
          <w:rFonts w:ascii="Simplified Arabic" w:hAnsi="Simplified Arabic" w:cs="Simplified Arabic" w:hint="eastAsia"/>
          <w:bCs/>
          <w:rtl/>
          <w:lang w:bidi="ar-EG"/>
        </w:rPr>
        <w:t>للخادم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يمكن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يذكر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بعضهم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البعض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حتى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تقع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البالونة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الإطلاق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Default="005C683F" w:rsidP="00C14E77">
      <w:pPr>
        <w:tabs>
          <w:tab w:val="left" w:pos="378"/>
        </w:tabs>
        <w:bidi/>
        <w:ind w:left="18"/>
        <w:rPr>
          <w:rFonts w:ascii="Simplified Arabic" w:hAnsi="Simplified Arabic" w:cs="Simplified Arabic"/>
          <w:rtl/>
          <w:lang w:bidi="ar-EG"/>
        </w:rPr>
      </w:pPr>
      <w:r w:rsidRPr="00C14E77">
        <w:rPr>
          <w:rFonts w:ascii="Simplified Arabic" w:hAnsi="Simplified Arabic" w:cs="Simplified Arabic" w:hint="eastAsia"/>
          <w:bCs/>
          <w:rtl/>
          <w:lang w:bidi="ar-EG"/>
        </w:rPr>
        <w:t>للتنافس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دائرتين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مختلفتين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يكمل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ولاً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البالونة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الارض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الفائز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C14E77" w:rsidRDefault="005C683F" w:rsidP="00C14E77">
      <w:pPr>
        <w:tabs>
          <w:tab w:val="left" w:pos="378"/>
        </w:tabs>
        <w:bidi/>
        <w:ind w:left="18"/>
        <w:rPr>
          <w:rFonts w:ascii="Simplified Arabic" w:hAnsi="Simplified Arabic" w:cs="Simplified Arabic"/>
          <w:lang w:bidi="ar-EG"/>
        </w:rPr>
      </w:pPr>
      <w:r w:rsidRPr="00C14E77">
        <w:rPr>
          <w:rFonts w:ascii="Simplified Arabic" w:hAnsi="Simplified Arabic" w:cs="Simplified Arabic" w:hint="eastAsia"/>
          <w:bCs/>
          <w:rtl/>
          <w:lang w:bidi="ar-EG"/>
        </w:rPr>
        <w:t>بالتوقيت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احسب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الوقت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دورة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تحدي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الأولاد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سرع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الدورة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التالية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5C683F" w:rsidRPr="004D35F9" w:rsidRDefault="005C683F" w:rsidP="004D35F9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Cs/>
          <w:lang w:bidi="ar-EG"/>
        </w:rPr>
      </w:pPr>
      <w:r>
        <w:rPr>
          <w:rFonts w:ascii="Simplified Arabic" w:hAnsi="Simplified Arabic" w:cs="Simplified Arabic" w:hint="eastAsia"/>
          <w:bCs/>
          <w:rtl/>
          <w:lang w:bidi="ar-EG"/>
        </w:rPr>
        <w:t>مراجعة</w:t>
      </w:r>
      <w:r>
        <w:rPr>
          <w:rFonts w:ascii="Simplified Arabic" w:hAnsi="Simplified Arabic" w:cs="Simplified Arabic"/>
          <w:bCs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bCs/>
          <w:rtl/>
          <w:lang w:bidi="ar-EG"/>
        </w:rPr>
        <w:t>الخط</w:t>
      </w:r>
      <w:r w:rsidRPr="004D35F9">
        <w:rPr>
          <w:rFonts w:ascii="Simplified Arabic" w:hAnsi="Simplified Arabic" w:cs="Simplified Arabic"/>
          <w:bCs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bCs/>
          <w:rtl/>
          <w:lang w:bidi="ar-EG"/>
        </w:rPr>
        <w:t>الزمني</w:t>
      </w:r>
      <w:r w:rsidRPr="004D35F9">
        <w:rPr>
          <w:rFonts w:ascii="Simplified Arabic" w:hAnsi="Simplified Arabic" w:cs="Simplified Arabic"/>
          <w:bCs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bCs/>
          <w:rtl/>
          <w:lang w:bidi="ar-EG"/>
        </w:rPr>
        <w:t>للكتاب</w:t>
      </w:r>
      <w:r w:rsidRPr="004D35F9">
        <w:rPr>
          <w:rFonts w:ascii="Simplified Arabic" w:hAnsi="Simplified Arabic" w:cs="Simplified Arabic"/>
          <w:bCs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bCs/>
          <w:rtl/>
          <w:lang w:bidi="ar-EG"/>
        </w:rPr>
        <w:t>المقدس</w:t>
      </w:r>
    </w:p>
    <w:p w:rsidR="005C683F" w:rsidRDefault="005C683F" w:rsidP="008E60A3">
      <w:pPr>
        <w:tabs>
          <w:tab w:val="left" w:pos="378"/>
        </w:tabs>
        <w:bidi/>
        <w:rPr>
          <w:rFonts w:ascii="Simplified Arabic" w:hAnsi="Simplified Arabic" w:cs="Simplified Arabic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نشطة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مراجعة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الخط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الزمني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للكتاب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المقدس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ستبدأ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درس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22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عندما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ننتهي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معجزات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السيد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المسيح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ونبدأ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في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دراسة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العهد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القديم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سفر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التكوين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حتى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سفر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يشوع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.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لدرس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1-21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سيتم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مراجعتها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با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ختصار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في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دليل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المعلم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.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هذه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المعجزات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تمت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ثناء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خدمة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يسوع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العلنية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حوالي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30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ميلادية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– 33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ميلادية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).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كتذكرة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مرئية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للقصة،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اطبع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عنوان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الدرس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على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ورقة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على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شكل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قدم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ثم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يستطيع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الأولاد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يتبعوا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خطوات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يسوع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وآثار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قدامه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بينما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يراجعون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الدروس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السابقة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في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دراسة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معجزات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 w:rsidRPr="004D35F9">
        <w:rPr>
          <w:rFonts w:ascii="Simplified Arabic" w:hAnsi="Simplified Arabic" w:cs="Simplified Arabic" w:hint="eastAsia"/>
          <w:szCs w:val="22"/>
          <w:rtl/>
          <w:lang w:bidi="ar-EG"/>
        </w:rPr>
        <w:t>يسوع</w:t>
      </w:r>
      <w:r w:rsidRPr="004D35F9">
        <w:rPr>
          <w:rFonts w:ascii="Simplified Arabic" w:hAnsi="Simplified Arabic" w:cs="Simplified Arabic"/>
          <w:szCs w:val="22"/>
          <w:rtl/>
          <w:lang w:bidi="ar-EG"/>
        </w:rPr>
        <w:t>.</w:t>
      </w:r>
    </w:p>
    <w:p w:rsidR="005C683F" w:rsidRPr="004D35F9" w:rsidRDefault="005C683F" w:rsidP="008E60A3">
      <w:pPr>
        <w:tabs>
          <w:tab w:val="left" w:pos="378"/>
        </w:tabs>
        <w:bidi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eastAsia"/>
          <w:szCs w:val="22"/>
          <w:rtl/>
          <w:lang w:bidi="ar-EG"/>
        </w:rPr>
        <w:t>معجزات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حوالي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30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33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تحويل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الماء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عصير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عنب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الشباك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الممتلئة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تهدئة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العاصفة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شفاء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ابنة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يايرس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شفاء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الأخرس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الأبكم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إطعام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الجموع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شفاء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غلام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قائد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المئة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شفاء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المفلوج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الدخول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ل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ورشليم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قيامة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-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الظهور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Cs w:val="22"/>
          <w:rtl/>
          <w:lang w:bidi="ar-EG"/>
        </w:rPr>
        <w:t>الشاطئ</w:t>
      </w:r>
    </w:p>
    <w:sectPr w:rsidR="005C683F" w:rsidRPr="004D35F9" w:rsidSect="00B65D25">
      <w:headerReference w:type="default" r:id="rId21"/>
      <w:footerReference w:type="default" r:id="rId22"/>
      <w:type w:val="continuous"/>
      <w:pgSz w:w="12240" w:h="15840" w:code="1"/>
      <w:pgMar w:top="720" w:right="1170" w:bottom="720" w:left="1152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83F" w:rsidRDefault="005C683F">
      <w:r>
        <w:separator/>
      </w:r>
    </w:p>
  </w:endnote>
  <w:endnote w:type="continuationSeparator" w:id="1">
    <w:p w:rsidR="005C683F" w:rsidRDefault="005C6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bertus Extra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3F" w:rsidRDefault="005C683F" w:rsidP="00EF3C39">
    <w:pPr>
      <w:pStyle w:val="Footer"/>
      <w:ind w:right="360"/>
    </w:pPr>
  </w:p>
  <w:p w:rsidR="005C683F" w:rsidRDefault="005C683F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5C683F" w:rsidRPr="001E683B" w:rsidRDefault="005C683F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83F" w:rsidRDefault="005C683F">
      <w:r>
        <w:separator/>
      </w:r>
    </w:p>
  </w:footnote>
  <w:footnote w:type="continuationSeparator" w:id="1">
    <w:p w:rsidR="005C683F" w:rsidRDefault="005C68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3F" w:rsidRPr="00F857F1" w:rsidRDefault="005C683F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36F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3B2E41"/>
    <w:multiLevelType w:val="hybridMultilevel"/>
    <w:tmpl w:val="49DE5B7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433195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186817"/>
    <w:multiLevelType w:val="hybridMultilevel"/>
    <w:tmpl w:val="EB000E3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664579"/>
    <w:multiLevelType w:val="hybridMultilevel"/>
    <w:tmpl w:val="FDE8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500149"/>
    <w:multiLevelType w:val="hybridMultilevel"/>
    <w:tmpl w:val="052493F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5B1B7F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17377"/>
    <w:multiLevelType w:val="hybridMultilevel"/>
    <w:tmpl w:val="E986504A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2"/>
  </w:num>
  <w:num w:numId="5">
    <w:abstractNumId w:val="8"/>
  </w:num>
  <w:num w:numId="6">
    <w:abstractNumId w:val="5"/>
  </w:num>
  <w:num w:numId="7">
    <w:abstractNumId w:val="7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3DB"/>
    <w:rsid w:val="0000092C"/>
    <w:rsid w:val="00000C0D"/>
    <w:rsid w:val="000024B9"/>
    <w:rsid w:val="000036A4"/>
    <w:rsid w:val="000036C3"/>
    <w:rsid w:val="00003C05"/>
    <w:rsid w:val="00003C6C"/>
    <w:rsid w:val="000041CE"/>
    <w:rsid w:val="000043E8"/>
    <w:rsid w:val="000044C4"/>
    <w:rsid w:val="000058A1"/>
    <w:rsid w:val="00005CD6"/>
    <w:rsid w:val="00007160"/>
    <w:rsid w:val="000074DD"/>
    <w:rsid w:val="00010C50"/>
    <w:rsid w:val="0001108F"/>
    <w:rsid w:val="00012C65"/>
    <w:rsid w:val="00013FCC"/>
    <w:rsid w:val="000152F2"/>
    <w:rsid w:val="0001669A"/>
    <w:rsid w:val="00016BC4"/>
    <w:rsid w:val="0001712E"/>
    <w:rsid w:val="00017BDE"/>
    <w:rsid w:val="000211F9"/>
    <w:rsid w:val="00021485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61D9"/>
    <w:rsid w:val="000275B6"/>
    <w:rsid w:val="00030A7E"/>
    <w:rsid w:val="00030A91"/>
    <w:rsid w:val="000312E9"/>
    <w:rsid w:val="00032176"/>
    <w:rsid w:val="000325D1"/>
    <w:rsid w:val="00033A4A"/>
    <w:rsid w:val="00033FD4"/>
    <w:rsid w:val="00036813"/>
    <w:rsid w:val="000400A8"/>
    <w:rsid w:val="000404E4"/>
    <w:rsid w:val="00040E62"/>
    <w:rsid w:val="000410F5"/>
    <w:rsid w:val="000420A7"/>
    <w:rsid w:val="0004283B"/>
    <w:rsid w:val="00043805"/>
    <w:rsid w:val="0004430A"/>
    <w:rsid w:val="0004469B"/>
    <w:rsid w:val="00044B19"/>
    <w:rsid w:val="00045CEA"/>
    <w:rsid w:val="0005016A"/>
    <w:rsid w:val="0005069B"/>
    <w:rsid w:val="000508E3"/>
    <w:rsid w:val="00050BBF"/>
    <w:rsid w:val="00050FC6"/>
    <w:rsid w:val="00051892"/>
    <w:rsid w:val="00051E23"/>
    <w:rsid w:val="000525D9"/>
    <w:rsid w:val="00052AE0"/>
    <w:rsid w:val="00053D13"/>
    <w:rsid w:val="00054349"/>
    <w:rsid w:val="000545A9"/>
    <w:rsid w:val="000547C8"/>
    <w:rsid w:val="000549A1"/>
    <w:rsid w:val="00055022"/>
    <w:rsid w:val="000551CD"/>
    <w:rsid w:val="000553C9"/>
    <w:rsid w:val="00056F3F"/>
    <w:rsid w:val="0005739F"/>
    <w:rsid w:val="0005787B"/>
    <w:rsid w:val="000626B4"/>
    <w:rsid w:val="000629EA"/>
    <w:rsid w:val="00062C12"/>
    <w:rsid w:val="00063180"/>
    <w:rsid w:val="00063201"/>
    <w:rsid w:val="000638A4"/>
    <w:rsid w:val="00063CDA"/>
    <w:rsid w:val="00063F1B"/>
    <w:rsid w:val="00064373"/>
    <w:rsid w:val="00064B19"/>
    <w:rsid w:val="00065FAE"/>
    <w:rsid w:val="00066BEA"/>
    <w:rsid w:val="0006733B"/>
    <w:rsid w:val="000703BA"/>
    <w:rsid w:val="000706D1"/>
    <w:rsid w:val="00071313"/>
    <w:rsid w:val="00071635"/>
    <w:rsid w:val="00071FA1"/>
    <w:rsid w:val="0007214A"/>
    <w:rsid w:val="0007234F"/>
    <w:rsid w:val="00073427"/>
    <w:rsid w:val="000740AD"/>
    <w:rsid w:val="00074CC6"/>
    <w:rsid w:val="00075627"/>
    <w:rsid w:val="00075AB6"/>
    <w:rsid w:val="00075D20"/>
    <w:rsid w:val="000776F1"/>
    <w:rsid w:val="000778D7"/>
    <w:rsid w:val="00077ACE"/>
    <w:rsid w:val="00080AC7"/>
    <w:rsid w:val="00080DF5"/>
    <w:rsid w:val="0008193F"/>
    <w:rsid w:val="00083064"/>
    <w:rsid w:val="000839D9"/>
    <w:rsid w:val="000855C5"/>
    <w:rsid w:val="00086203"/>
    <w:rsid w:val="00086439"/>
    <w:rsid w:val="00087F9B"/>
    <w:rsid w:val="00091112"/>
    <w:rsid w:val="00091CD5"/>
    <w:rsid w:val="000926C8"/>
    <w:rsid w:val="0009390C"/>
    <w:rsid w:val="00093BC7"/>
    <w:rsid w:val="0009409A"/>
    <w:rsid w:val="000958F4"/>
    <w:rsid w:val="00097020"/>
    <w:rsid w:val="00097701"/>
    <w:rsid w:val="00097AEF"/>
    <w:rsid w:val="000A09B7"/>
    <w:rsid w:val="000A11A0"/>
    <w:rsid w:val="000A1524"/>
    <w:rsid w:val="000A22CC"/>
    <w:rsid w:val="000A22D7"/>
    <w:rsid w:val="000A2DBD"/>
    <w:rsid w:val="000A3820"/>
    <w:rsid w:val="000A4EA4"/>
    <w:rsid w:val="000A641C"/>
    <w:rsid w:val="000A670A"/>
    <w:rsid w:val="000A697B"/>
    <w:rsid w:val="000B0787"/>
    <w:rsid w:val="000B0EA4"/>
    <w:rsid w:val="000B2351"/>
    <w:rsid w:val="000B29F3"/>
    <w:rsid w:val="000B2A41"/>
    <w:rsid w:val="000B348F"/>
    <w:rsid w:val="000B3532"/>
    <w:rsid w:val="000B35EC"/>
    <w:rsid w:val="000C0743"/>
    <w:rsid w:val="000C0A23"/>
    <w:rsid w:val="000C1A8E"/>
    <w:rsid w:val="000C1B2B"/>
    <w:rsid w:val="000C2588"/>
    <w:rsid w:val="000C2689"/>
    <w:rsid w:val="000C2DC7"/>
    <w:rsid w:val="000C3E2C"/>
    <w:rsid w:val="000C3F48"/>
    <w:rsid w:val="000C4427"/>
    <w:rsid w:val="000C479F"/>
    <w:rsid w:val="000C57C8"/>
    <w:rsid w:val="000C6559"/>
    <w:rsid w:val="000C65AC"/>
    <w:rsid w:val="000C6B86"/>
    <w:rsid w:val="000C7BE6"/>
    <w:rsid w:val="000D13B6"/>
    <w:rsid w:val="000D174C"/>
    <w:rsid w:val="000D233B"/>
    <w:rsid w:val="000D2D3D"/>
    <w:rsid w:val="000D3356"/>
    <w:rsid w:val="000D3478"/>
    <w:rsid w:val="000D37B1"/>
    <w:rsid w:val="000D3878"/>
    <w:rsid w:val="000D399E"/>
    <w:rsid w:val="000D4D50"/>
    <w:rsid w:val="000D59DB"/>
    <w:rsid w:val="000D610E"/>
    <w:rsid w:val="000D6DD5"/>
    <w:rsid w:val="000D741F"/>
    <w:rsid w:val="000E025B"/>
    <w:rsid w:val="000E07F7"/>
    <w:rsid w:val="000E18CA"/>
    <w:rsid w:val="000E23BF"/>
    <w:rsid w:val="000E2E71"/>
    <w:rsid w:val="000E34F7"/>
    <w:rsid w:val="000E3699"/>
    <w:rsid w:val="000E3A52"/>
    <w:rsid w:val="000E3B33"/>
    <w:rsid w:val="000E4232"/>
    <w:rsid w:val="000E4DD0"/>
    <w:rsid w:val="000E531C"/>
    <w:rsid w:val="000E7781"/>
    <w:rsid w:val="000F016C"/>
    <w:rsid w:val="000F09B0"/>
    <w:rsid w:val="000F1B1D"/>
    <w:rsid w:val="000F281C"/>
    <w:rsid w:val="000F4CFA"/>
    <w:rsid w:val="000F4E0A"/>
    <w:rsid w:val="000F5890"/>
    <w:rsid w:val="000F60CF"/>
    <w:rsid w:val="000F6150"/>
    <w:rsid w:val="000F6405"/>
    <w:rsid w:val="000F68E8"/>
    <w:rsid w:val="000F6C60"/>
    <w:rsid w:val="000F775D"/>
    <w:rsid w:val="000F7E2D"/>
    <w:rsid w:val="0010024D"/>
    <w:rsid w:val="001005F8"/>
    <w:rsid w:val="001023A2"/>
    <w:rsid w:val="001027D8"/>
    <w:rsid w:val="001032C1"/>
    <w:rsid w:val="0010340D"/>
    <w:rsid w:val="00103770"/>
    <w:rsid w:val="00103E38"/>
    <w:rsid w:val="00105607"/>
    <w:rsid w:val="001056D2"/>
    <w:rsid w:val="00105AE8"/>
    <w:rsid w:val="00105C65"/>
    <w:rsid w:val="00106566"/>
    <w:rsid w:val="00106784"/>
    <w:rsid w:val="00106BF4"/>
    <w:rsid w:val="001079FB"/>
    <w:rsid w:val="00110341"/>
    <w:rsid w:val="00110673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5895"/>
    <w:rsid w:val="001172AA"/>
    <w:rsid w:val="0012074F"/>
    <w:rsid w:val="001209BD"/>
    <w:rsid w:val="00120EEF"/>
    <w:rsid w:val="00121E2A"/>
    <w:rsid w:val="00122FAC"/>
    <w:rsid w:val="00123C06"/>
    <w:rsid w:val="001240CC"/>
    <w:rsid w:val="00127E41"/>
    <w:rsid w:val="00130522"/>
    <w:rsid w:val="001329A0"/>
    <w:rsid w:val="001352CD"/>
    <w:rsid w:val="00135B6F"/>
    <w:rsid w:val="001378CC"/>
    <w:rsid w:val="00140819"/>
    <w:rsid w:val="00140DD5"/>
    <w:rsid w:val="00140DDB"/>
    <w:rsid w:val="00141E76"/>
    <w:rsid w:val="0014218F"/>
    <w:rsid w:val="001425B9"/>
    <w:rsid w:val="00143251"/>
    <w:rsid w:val="00143F45"/>
    <w:rsid w:val="001446AD"/>
    <w:rsid w:val="0014492A"/>
    <w:rsid w:val="001449CE"/>
    <w:rsid w:val="00144DA8"/>
    <w:rsid w:val="001465CE"/>
    <w:rsid w:val="00146D6E"/>
    <w:rsid w:val="00147CBA"/>
    <w:rsid w:val="00151F10"/>
    <w:rsid w:val="00151FB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1601"/>
    <w:rsid w:val="00161A47"/>
    <w:rsid w:val="00161AEE"/>
    <w:rsid w:val="00162433"/>
    <w:rsid w:val="00162915"/>
    <w:rsid w:val="00162E60"/>
    <w:rsid w:val="001634A3"/>
    <w:rsid w:val="001636BC"/>
    <w:rsid w:val="00164C86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0A4"/>
    <w:rsid w:val="001829C3"/>
    <w:rsid w:val="00183816"/>
    <w:rsid w:val="00183C66"/>
    <w:rsid w:val="00183F6B"/>
    <w:rsid w:val="00184A24"/>
    <w:rsid w:val="00185096"/>
    <w:rsid w:val="00187622"/>
    <w:rsid w:val="00190326"/>
    <w:rsid w:val="00190BDD"/>
    <w:rsid w:val="00191988"/>
    <w:rsid w:val="001923B8"/>
    <w:rsid w:val="00192F25"/>
    <w:rsid w:val="00193C53"/>
    <w:rsid w:val="00194703"/>
    <w:rsid w:val="00195304"/>
    <w:rsid w:val="001959E5"/>
    <w:rsid w:val="0019648B"/>
    <w:rsid w:val="001968F3"/>
    <w:rsid w:val="00197B40"/>
    <w:rsid w:val="00197D00"/>
    <w:rsid w:val="001A0564"/>
    <w:rsid w:val="001A0A23"/>
    <w:rsid w:val="001A3280"/>
    <w:rsid w:val="001A3647"/>
    <w:rsid w:val="001A36E0"/>
    <w:rsid w:val="001A504C"/>
    <w:rsid w:val="001A5E6B"/>
    <w:rsid w:val="001A5F63"/>
    <w:rsid w:val="001A712E"/>
    <w:rsid w:val="001A72BD"/>
    <w:rsid w:val="001B009F"/>
    <w:rsid w:val="001B072E"/>
    <w:rsid w:val="001B0A0B"/>
    <w:rsid w:val="001B0D59"/>
    <w:rsid w:val="001B1257"/>
    <w:rsid w:val="001B1D5E"/>
    <w:rsid w:val="001B2E4A"/>
    <w:rsid w:val="001B3291"/>
    <w:rsid w:val="001B3674"/>
    <w:rsid w:val="001B3937"/>
    <w:rsid w:val="001B621F"/>
    <w:rsid w:val="001B75B5"/>
    <w:rsid w:val="001B7C84"/>
    <w:rsid w:val="001C06DC"/>
    <w:rsid w:val="001C09ED"/>
    <w:rsid w:val="001C0E0A"/>
    <w:rsid w:val="001C0FD3"/>
    <w:rsid w:val="001C1146"/>
    <w:rsid w:val="001C13E1"/>
    <w:rsid w:val="001C2CDB"/>
    <w:rsid w:val="001C36B8"/>
    <w:rsid w:val="001C41E8"/>
    <w:rsid w:val="001C42A5"/>
    <w:rsid w:val="001C4659"/>
    <w:rsid w:val="001C4D54"/>
    <w:rsid w:val="001C5299"/>
    <w:rsid w:val="001C5775"/>
    <w:rsid w:val="001C6B25"/>
    <w:rsid w:val="001C6DCF"/>
    <w:rsid w:val="001C6E6E"/>
    <w:rsid w:val="001D00E0"/>
    <w:rsid w:val="001D1218"/>
    <w:rsid w:val="001D206E"/>
    <w:rsid w:val="001D245F"/>
    <w:rsid w:val="001D2A82"/>
    <w:rsid w:val="001D330B"/>
    <w:rsid w:val="001D344B"/>
    <w:rsid w:val="001D4574"/>
    <w:rsid w:val="001D4650"/>
    <w:rsid w:val="001D4B0B"/>
    <w:rsid w:val="001D69E0"/>
    <w:rsid w:val="001D6E68"/>
    <w:rsid w:val="001D727A"/>
    <w:rsid w:val="001D74BB"/>
    <w:rsid w:val="001E02B8"/>
    <w:rsid w:val="001E0347"/>
    <w:rsid w:val="001E056F"/>
    <w:rsid w:val="001E0E05"/>
    <w:rsid w:val="001E19C9"/>
    <w:rsid w:val="001E1C6A"/>
    <w:rsid w:val="001E21E0"/>
    <w:rsid w:val="001E3635"/>
    <w:rsid w:val="001E391E"/>
    <w:rsid w:val="001E4DC2"/>
    <w:rsid w:val="001E4F1D"/>
    <w:rsid w:val="001E56A6"/>
    <w:rsid w:val="001E639A"/>
    <w:rsid w:val="001E6552"/>
    <w:rsid w:val="001E683B"/>
    <w:rsid w:val="001E6D3B"/>
    <w:rsid w:val="001E71D3"/>
    <w:rsid w:val="001F0E52"/>
    <w:rsid w:val="001F0F98"/>
    <w:rsid w:val="001F27CD"/>
    <w:rsid w:val="001F351F"/>
    <w:rsid w:val="001F3A03"/>
    <w:rsid w:val="001F3F9E"/>
    <w:rsid w:val="001F45BE"/>
    <w:rsid w:val="001F585A"/>
    <w:rsid w:val="001F5C69"/>
    <w:rsid w:val="001F6473"/>
    <w:rsid w:val="001F6909"/>
    <w:rsid w:val="001F762A"/>
    <w:rsid w:val="001F7B0D"/>
    <w:rsid w:val="00200887"/>
    <w:rsid w:val="00200A4C"/>
    <w:rsid w:val="00201227"/>
    <w:rsid w:val="0020251A"/>
    <w:rsid w:val="00202641"/>
    <w:rsid w:val="00202802"/>
    <w:rsid w:val="00203270"/>
    <w:rsid w:val="002032B1"/>
    <w:rsid w:val="002032E0"/>
    <w:rsid w:val="00203EE6"/>
    <w:rsid w:val="00204F9C"/>
    <w:rsid w:val="00205FB4"/>
    <w:rsid w:val="002061D8"/>
    <w:rsid w:val="0020740C"/>
    <w:rsid w:val="0021252A"/>
    <w:rsid w:val="002125F9"/>
    <w:rsid w:val="00212B13"/>
    <w:rsid w:val="00212D1F"/>
    <w:rsid w:val="0021324E"/>
    <w:rsid w:val="0021496C"/>
    <w:rsid w:val="00214F22"/>
    <w:rsid w:val="002150FA"/>
    <w:rsid w:val="002151B8"/>
    <w:rsid w:val="002156D0"/>
    <w:rsid w:val="0021643A"/>
    <w:rsid w:val="002218CD"/>
    <w:rsid w:val="002228EE"/>
    <w:rsid w:val="0022299C"/>
    <w:rsid w:val="00222E42"/>
    <w:rsid w:val="00222E89"/>
    <w:rsid w:val="00222EC0"/>
    <w:rsid w:val="00225373"/>
    <w:rsid w:val="00225AA1"/>
    <w:rsid w:val="00226599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3A9C"/>
    <w:rsid w:val="00234F53"/>
    <w:rsid w:val="002378F2"/>
    <w:rsid w:val="002407F4"/>
    <w:rsid w:val="00240CFD"/>
    <w:rsid w:val="00240ED7"/>
    <w:rsid w:val="00241D11"/>
    <w:rsid w:val="00244412"/>
    <w:rsid w:val="002450A2"/>
    <w:rsid w:val="0024618C"/>
    <w:rsid w:val="002467A8"/>
    <w:rsid w:val="0024690F"/>
    <w:rsid w:val="00246B74"/>
    <w:rsid w:val="002479C8"/>
    <w:rsid w:val="00250367"/>
    <w:rsid w:val="00250CAF"/>
    <w:rsid w:val="00251A1A"/>
    <w:rsid w:val="0025236A"/>
    <w:rsid w:val="00253B57"/>
    <w:rsid w:val="00254437"/>
    <w:rsid w:val="002547B0"/>
    <w:rsid w:val="00255251"/>
    <w:rsid w:val="0025568B"/>
    <w:rsid w:val="00255A6A"/>
    <w:rsid w:val="00255FA8"/>
    <w:rsid w:val="00256032"/>
    <w:rsid w:val="00256E57"/>
    <w:rsid w:val="00260176"/>
    <w:rsid w:val="00261489"/>
    <w:rsid w:val="00261CB0"/>
    <w:rsid w:val="00262252"/>
    <w:rsid w:val="00263AC4"/>
    <w:rsid w:val="00263E89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67AA3"/>
    <w:rsid w:val="00270620"/>
    <w:rsid w:val="00270ABA"/>
    <w:rsid w:val="0027180A"/>
    <w:rsid w:val="00271BCB"/>
    <w:rsid w:val="00273522"/>
    <w:rsid w:val="00274308"/>
    <w:rsid w:val="002746F2"/>
    <w:rsid w:val="00274E92"/>
    <w:rsid w:val="00275750"/>
    <w:rsid w:val="00275932"/>
    <w:rsid w:val="00276D54"/>
    <w:rsid w:val="002777E5"/>
    <w:rsid w:val="00277A54"/>
    <w:rsid w:val="00277B62"/>
    <w:rsid w:val="00281A01"/>
    <w:rsid w:val="00281E35"/>
    <w:rsid w:val="002834A6"/>
    <w:rsid w:val="00283F33"/>
    <w:rsid w:val="002849D4"/>
    <w:rsid w:val="00284F13"/>
    <w:rsid w:val="00285B23"/>
    <w:rsid w:val="00286932"/>
    <w:rsid w:val="00287655"/>
    <w:rsid w:val="00287BCD"/>
    <w:rsid w:val="00290145"/>
    <w:rsid w:val="00290D03"/>
    <w:rsid w:val="0029142D"/>
    <w:rsid w:val="00291534"/>
    <w:rsid w:val="002915A1"/>
    <w:rsid w:val="00291A83"/>
    <w:rsid w:val="00291B72"/>
    <w:rsid w:val="00292B87"/>
    <w:rsid w:val="00292D42"/>
    <w:rsid w:val="00293222"/>
    <w:rsid w:val="00293434"/>
    <w:rsid w:val="00297649"/>
    <w:rsid w:val="002976B2"/>
    <w:rsid w:val="00297D34"/>
    <w:rsid w:val="002A1742"/>
    <w:rsid w:val="002A1CE7"/>
    <w:rsid w:val="002A2869"/>
    <w:rsid w:val="002A2884"/>
    <w:rsid w:val="002A29E4"/>
    <w:rsid w:val="002A2D7C"/>
    <w:rsid w:val="002A2EAD"/>
    <w:rsid w:val="002A3872"/>
    <w:rsid w:val="002A3959"/>
    <w:rsid w:val="002A4388"/>
    <w:rsid w:val="002A6DF2"/>
    <w:rsid w:val="002A7221"/>
    <w:rsid w:val="002A7B46"/>
    <w:rsid w:val="002B022A"/>
    <w:rsid w:val="002B0639"/>
    <w:rsid w:val="002B4138"/>
    <w:rsid w:val="002B46A2"/>
    <w:rsid w:val="002B48B0"/>
    <w:rsid w:val="002B4B0C"/>
    <w:rsid w:val="002B5574"/>
    <w:rsid w:val="002B619C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4995"/>
    <w:rsid w:val="002D5ADD"/>
    <w:rsid w:val="002D62FF"/>
    <w:rsid w:val="002D6C13"/>
    <w:rsid w:val="002D791D"/>
    <w:rsid w:val="002E0EF1"/>
    <w:rsid w:val="002E1355"/>
    <w:rsid w:val="002E169C"/>
    <w:rsid w:val="002E2368"/>
    <w:rsid w:val="002E2F64"/>
    <w:rsid w:val="002E337B"/>
    <w:rsid w:val="002E3653"/>
    <w:rsid w:val="002E393D"/>
    <w:rsid w:val="002E3B1D"/>
    <w:rsid w:val="002E4043"/>
    <w:rsid w:val="002E4666"/>
    <w:rsid w:val="002E533B"/>
    <w:rsid w:val="002E70BE"/>
    <w:rsid w:val="002E713F"/>
    <w:rsid w:val="002E7218"/>
    <w:rsid w:val="002E763A"/>
    <w:rsid w:val="002E78FB"/>
    <w:rsid w:val="002F1616"/>
    <w:rsid w:val="002F1855"/>
    <w:rsid w:val="002F1BFB"/>
    <w:rsid w:val="002F1BFC"/>
    <w:rsid w:val="002F1E07"/>
    <w:rsid w:val="002F2D33"/>
    <w:rsid w:val="002F397F"/>
    <w:rsid w:val="002F3E2F"/>
    <w:rsid w:val="002F454D"/>
    <w:rsid w:val="002F4E1F"/>
    <w:rsid w:val="002F5555"/>
    <w:rsid w:val="002F6E2A"/>
    <w:rsid w:val="00300BA9"/>
    <w:rsid w:val="003013DD"/>
    <w:rsid w:val="00301499"/>
    <w:rsid w:val="003027A2"/>
    <w:rsid w:val="00303476"/>
    <w:rsid w:val="00303775"/>
    <w:rsid w:val="00303B0F"/>
    <w:rsid w:val="00305E6B"/>
    <w:rsid w:val="003067FD"/>
    <w:rsid w:val="003076BA"/>
    <w:rsid w:val="0030787B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6201"/>
    <w:rsid w:val="0031740C"/>
    <w:rsid w:val="003174EA"/>
    <w:rsid w:val="00317C18"/>
    <w:rsid w:val="003200A3"/>
    <w:rsid w:val="003208FD"/>
    <w:rsid w:val="00321B7E"/>
    <w:rsid w:val="00322016"/>
    <w:rsid w:val="00322549"/>
    <w:rsid w:val="00323F18"/>
    <w:rsid w:val="00326333"/>
    <w:rsid w:val="00326B48"/>
    <w:rsid w:val="003270B2"/>
    <w:rsid w:val="00327FD6"/>
    <w:rsid w:val="00330F24"/>
    <w:rsid w:val="003325DC"/>
    <w:rsid w:val="00332D22"/>
    <w:rsid w:val="003337E1"/>
    <w:rsid w:val="00334935"/>
    <w:rsid w:val="00340B83"/>
    <w:rsid w:val="00340EED"/>
    <w:rsid w:val="00341575"/>
    <w:rsid w:val="00341576"/>
    <w:rsid w:val="00342416"/>
    <w:rsid w:val="003434FC"/>
    <w:rsid w:val="0034508E"/>
    <w:rsid w:val="003459E3"/>
    <w:rsid w:val="00345DE0"/>
    <w:rsid w:val="003469E1"/>
    <w:rsid w:val="003476F0"/>
    <w:rsid w:val="00350738"/>
    <w:rsid w:val="00350AA1"/>
    <w:rsid w:val="00350B05"/>
    <w:rsid w:val="00351F8D"/>
    <w:rsid w:val="0035251B"/>
    <w:rsid w:val="00352644"/>
    <w:rsid w:val="00353B78"/>
    <w:rsid w:val="00353DCD"/>
    <w:rsid w:val="003541E4"/>
    <w:rsid w:val="003544C5"/>
    <w:rsid w:val="003548E3"/>
    <w:rsid w:val="00356B19"/>
    <w:rsid w:val="00356EAB"/>
    <w:rsid w:val="00357F66"/>
    <w:rsid w:val="003612DF"/>
    <w:rsid w:val="00361421"/>
    <w:rsid w:val="003625D7"/>
    <w:rsid w:val="00362768"/>
    <w:rsid w:val="00362D34"/>
    <w:rsid w:val="00363F0B"/>
    <w:rsid w:val="003650D7"/>
    <w:rsid w:val="00370208"/>
    <w:rsid w:val="0037214D"/>
    <w:rsid w:val="0037572A"/>
    <w:rsid w:val="0037735A"/>
    <w:rsid w:val="003812B9"/>
    <w:rsid w:val="00383B82"/>
    <w:rsid w:val="00383BCA"/>
    <w:rsid w:val="00385BB8"/>
    <w:rsid w:val="00387849"/>
    <w:rsid w:val="003878F8"/>
    <w:rsid w:val="00390079"/>
    <w:rsid w:val="00391872"/>
    <w:rsid w:val="00391CCD"/>
    <w:rsid w:val="00391DAD"/>
    <w:rsid w:val="0039209E"/>
    <w:rsid w:val="003920A9"/>
    <w:rsid w:val="00392738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7EF"/>
    <w:rsid w:val="003A47FA"/>
    <w:rsid w:val="003A4AB9"/>
    <w:rsid w:val="003A4FC6"/>
    <w:rsid w:val="003A52B5"/>
    <w:rsid w:val="003A5EA3"/>
    <w:rsid w:val="003A5F25"/>
    <w:rsid w:val="003A6CAF"/>
    <w:rsid w:val="003A6F45"/>
    <w:rsid w:val="003A7A6D"/>
    <w:rsid w:val="003A7EBC"/>
    <w:rsid w:val="003B0B66"/>
    <w:rsid w:val="003B14E9"/>
    <w:rsid w:val="003B1E07"/>
    <w:rsid w:val="003B2572"/>
    <w:rsid w:val="003B3144"/>
    <w:rsid w:val="003B346B"/>
    <w:rsid w:val="003B5999"/>
    <w:rsid w:val="003B776E"/>
    <w:rsid w:val="003B7B09"/>
    <w:rsid w:val="003C14A7"/>
    <w:rsid w:val="003C19C9"/>
    <w:rsid w:val="003C1F33"/>
    <w:rsid w:val="003C2C0C"/>
    <w:rsid w:val="003C3729"/>
    <w:rsid w:val="003C3D88"/>
    <w:rsid w:val="003C4011"/>
    <w:rsid w:val="003C51AC"/>
    <w:rsid w:val="003C5608"/>
    <w:rsid w:val="003C64DD"/>
    <w:rsid w:val="003C65B0"/>
    <w:rsid w:val="003C71C8"/>
    <w:rsid w:val="003C7AEB"/>
    <w:rsid w:val="003C7D24"/>
    <w:rsid w:val="003C7FF6"/>
    <w:rsid w:val="003D0782"/>
    <w:rsid w:val="003D08C7"/>
    <w:rsid w:val="003D1180"/>
    <w:rsid w:val="003D127E"/>
    <w:rsid w:val="003D2303"/>
    <w:rsid w:val="003D35D6"/>
    <w:rsid w:val="003D3ADE"/>
    <w:rsid w:val="003D4173"/>
    <w:rsid w:val="003D41C7"/>
    <w:rsid w:val="003D4401"/>
    <w:rsid w:val="003D66A9"/>
    <w:rsid w:val="003D770A"/>
    <w:rsid w:val="003E0A53"/>
    <w:rsid w:val="003E1351"/>
    <w:rsid w:val="003E1B6E"/>
    <w:rsid w:val="003E4F20"/>
    <w:rsid w:val="003E6296"/>
    <w:rsid w:val="003E6F24"/>
    <w:rsid w:val="003E71C8"/>
    <w:rsid w:val="003F1834"/>
    <w:rsid w:val="003F1B10"/>
    <w:rsid w:val="003F27EF"/>
    <w:rsid w:val="003F44A7"/>
    <w:rsid w:val="003F4B84"/>
    <w:rsid w:val="003F5394"/>
    <w:rsid w:val="003F5535"/>
    <w:rsid w:val="003F6BDA"/>
    <w:rsid w:val="003F79ED"/>
    <w:rsid w:val="003F7E2A"/>
    <w:rsid w:val="004018F6"/>
    <w:rsid w:val="00401E7F"/>
    <w:rsid w:val="004031D0"/>
    <w:rsid w:val="00403599"/>
    <w:rsid w:val="0040515F"/>
    <w:rsid w:val="004059A3"/>
    <w:rsid w:val="00406C75"/>
    <w:rsid w:val="00407B55"/>
    <w:rsid w:val="004100C1"/>
    <w:rsid w:val="00410875"/>
    <w:rsid w:val="0041095F"/>
    <w:rsid w:val="00411808"/>
    <w:rsid w:val="00411CED"/>
    <w:rsid w:val="004121A2"/>
    <w:rsid w:val="004133C3"/>
    <w:rsid w:val="0041351F"/>
    <w:rsid w:val="004139C2"/>
    <w:rsid w:val="00413ED3"/>
    <w:rsid w:val="00414BFC"/>
    <w:rsid w:val="0041612A"/>
    <w:rsid w:val="0041677A"/>
    <w:rsid w:val="00420083"/>
    <w:rsid w:val="004209D0"/>
    <w:rsid w:val="00420C22"/>
    <w:rsid w:val="00423DF9"/>
    <w:rsid w:val="00425B68"/>
    <w:rsid w:val="0042607D"/>
    <w:rsid w:val="00426A0D"/>
    <w:rsid w:val="00426B3C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3EEA"/>
    <w:rsid w:val="0043528A"/>
    <w:rsid w:val="00435BC1"/>
    <w:rsid w:val="0043706E"/>
    <w:rsid w:val="004379F7"/>
    <w:rsid w:val="00437BB8"/>
    <w:rsid w:val="004408E2"/>
    <w:rsid w:val="00441666"/>
    <w:rsid w:val="00442CE6"/>
    <w:rsid w:val="00443943"/>
    <w:rsid w:val="004440D2"/>
    <w:rsid w:val="00446BA0"/>
    <w:rsid w:val="00447082"/>
    <w:rsid w:val="004472BC"/>
    <w:rsid w:val="004475D6"/>
    <w:rsid w:val="00452E9B"/>
    <w:rsid w:val="00454567"/>
    <w:rsid w:val="00454E92"/>
    <w:rsid w:val="00455F92"/>
    <w:rsid w:val="004569AA"/>
    <w:rsid w:val="0046018D"/>
    <w:rsid w:val="00462663"/>
    <w:rsid w:val="00462C07"/>
    <w:rsid w:val="0046404B"/>
    <w:rsid w:val="00464E80"/>
    <w:rsid w:val="00465FAB"/>
    <w:rsid w:val="0046673B"/>
    <w:rsid w:val="00467066"/>
    <w:rsid w:val="00470794"/>
    <w:rsid w:val="00470EE6"/>
    <w:rsid w:val="004710A8"/>
    <w:rsid w:val="00472B30"/>
    <w:rsid w:val="00473B2C"/>
    <w:rsid w:val="00474A63"/>
    <w:rsid w:val="004750D4"/>
    <w:rsid w:val="00477200"/>
    <w:rsid w:val="00477293"/>
    <w:rsid w:val="004808D3"/>
    <w:rsid w:val="00481BB3"/>
    <w:rsid w:val="0048487C"/>
    <w:rsid w:val="00484C4A"/>
    <w:rsid w:val="00487CEC"/>
    <w:rsid w:val="00490561"/>
    <w:rsid w:val="00490C14"/>
    <w:rsid w:val="00491C91"/>
    <w:rsid w:val="00493A31"/>
    <w:rsid w:val="0049402E"/>
    <w:rsid w:val="00496B7D"/>
    <w:rsid w:val="004977F5"/>
    <w:rsid w:val="004A17F1"/>
    <w:rsid w:val="004A1804"/>
    <w:rsid w:val="004A1BDE"/>
    <w:rsid w:val="004A1FAF"/>
    <w:rsid w:val="004A2F27"/>
    <w:rsid w:val="004A32FA"/>
    <w:rsid w:val="004A364A"/>
    <w:rsid w:val="004A5361"/>
    <w:rsid w:val="004A6208"/>
    <w:rsid w:val="004A6214"/>
    <w:rsid w:val="004A640E"/>
    <w:rsid w:val="004A6719"/>
    <w:rsid w:val="004A68FB"/>
    <w:rsid w:val="004A76FD"/>
    <w:rsid w:val="004A7D6A"/>
    <w:rsid w:val="004B083A"/>
    <w:rsid w:val="004B09FA"/>
    <w:rsid w:val="004B1228"/>
    <w:rsid w:val="004B1D7E"/>
    <w:rsid w:val="004B24F1"/>
    <w:rsid w:val="004B2ED1"/>
    <w:rsid w:val="004B3969"/>
    <w:rsid w:val="004B439B"/>
    <w:rsid w:val="004B6073"/>
    <w:rsid w:val="004B67F3"/>
    <w:rsid w:val="004B6B6F"/>
    <w:rsid w:val="004B73BB"/>
    <w:rsid w:val="004B78B2"/>
    <w:rsid w:val="004B7A06"/>
    <w:rsid w:val="004B7AF6"/>
    <w:rsid w:val="004C0776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A0C"/>
    <w:rsid w:val="004D3060"/>
    <w:rsid w:val="004D35F9"/>
    <w:rsid w:val="004D3CD6"/>
    <w:rsid w:val="004D3D1B"/>
    <w:rsid w:val="004D448D"/>
    <w:rsid w:val="004D4670"/>
    <w:rsid w:val="004D4B5A"/>
    <w:rsid w:val="004D6615"/>
    <w:rsid w:val="004D73E0"/>
    <w:rsid w:val="004E05FA"/>
    <w:rsid w:val="004E17C0"/>
    <w:rsid w:val="004E2EE6"/>
    <w:rsid w:val="004E48A3"/>
    <w:rsid w:val="004E4E6A"/>
    <w:rsid w:val="004E6B61"/>
    <w:rsid w:val="004E73F4"/>
    <w:rsid w:val="004F033B"/>
    <w:rsid w:val="004F127B"/>
    <w:rsid w:val="004F29C0"/>
    <w:rsid w:val="004F3721"/>
    <w:rsid w:val="004F3EC9"/>
    <w:rsid w:val="004F58A1"/>
    <w:rsid w:val="004F679A"/>
    <w:rsid w:val="004F6E1D"/>
    <w:rsid w:val="004F7EE3"/>
    <w:rsid w:val="005002F2"/>
    <w:rsid w:val="005005AE"/>
    <w:rsid w:val="00502034"/>
    <w:rsid w:val="0050291E"/>
    <w:rsid w:val="00502D4F"/>
    <w:rsid w:val="00503E8A"/>
    <w:rsid w:val="00504593"/>
    <w:rsid w:val="005056F3"/>
    <w:rsid w:val="00507088"/>
    <w:rsid w:val="00507C1A"/>
    <w:rsid w:val="00510903"/>
    <w:rsid w:val="0051132E"/>
    <w:rsid w:val="005119FD"/>
    <w:rsid w:val="00511B86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3BF"/>
    <w:rsid w:val="00517989"/>
    <w:rsid w:val="005201A9"/>
    <w:rsid w:val="00520FBF"/>
    <w:rsid w:val="005210B0"/>
    <w:rsid w:val="00521933"/>
    <w:rsid w:val="005222A1"/>
    <w:rsid w:val="005225FE"/>
    <w:rsid w:val="005226AD"/>
    <w:rsid w:val="00522F30"/>
    <w:rsid w:val="00523709"/>
    <w:rsid w:val="0052561D"/>
    <w:rsid w:val="00526042"/>
    <w:rsid w:val="0052654B"/>
    <w:rsid w:val="0053136B"/>
    <w:rsid w:val="005317F8"/>
    <w:rsid w:val="00531FD4"/>
    <w:rsid w:val="0053288E"/>
    <w:rsid w:val="0053337A"/>
    <w:rsid w:val="00534658"/>
    <w:rsid w:val="00534BC5"/>
    <w:rsid w:val="00535104"/>
    <w:rsid w:val="0053657B"/>
    <w:rsid w:val="00536CAC"/>
    <w:rsid w:val="0053713E"/>
    <w:rsid w:val="00537143"/>
    <w:rsid w:val="00537599"/>
    <w:rsid w:val="00540093"/>
    <w:rsid w:val="005406D8"/>
    <w:rsid w:val="0054194B"/>
    <w:rsid w:val="00542296"/>
    <w:rsid w:val="0054270E"/>
    <w:rsid w:val="00542AAA"/>
    <w:rsid w:val="0054342D"/>
    <w:rsid w:val="005437E7"/>
    <w:rsid w:val="005437FB"/>
    <w:rsid w:val="00543C0A"/>
    <w:rsid w:val="005440CA"/>
    <w:rsid w:val="00544437"/>
    <w:rsid w:val="00545346"/>
    <w:rsid w:val="00546DE4"/>
    <w:rsid w:val="00550133"/>
    <w:rsid w:val="00550235"/>
    <w:rsid w:val="00550C14"/>
    <w:rsid w:val="00550F00"/>
    <w:rsid w:val="00550F1E"/>
    <w:rsid w:val="00551367"/>
    <w:rsid w:val="00553531"/>
    <w:rsid w:val="005555BB"/>
    <w:rsid w:val="005559BF"/>
    <w:rsid w:val="00556AFD"/>
    <w:rsid w:val="00556CD3"/>
    <w:rsid w:val="00557644"/>
    <w:rsid w:val="00557C16"/>
    <w:rsid w:val="005606A5"/>
    <w:rsid w:val="00560704"/>
    <w:rsid w:val="0056223F"/>
    <w:rsid w:val="00563918"/>
    <w:rsid w:val="00564F43"/>
    <w:rsid w:val="00566257"/>
    <w:rsid w:val="00566A3F"/>
    <w:rsid w:val="005674ED"/>
    <w:rsid w:val="0057209F"/>
    <w:rsid w:val="00572411"/>
    <w:rsid w:val="00572537"/>
    <w:rsid w:val="00572E8C"/>
    <w:rsid w:val="00572F38"/>
    <w:rsid w:val="0057342F"/>
    <w:rsid w:val="00574124"/>
    <w:rsid w:val="0057513D"/>
    <w:rsid w:val="0057767B"/>
    <w:rsid w:val="00577BEA"/>
    <w:rsid w:val="00577DC5"/>
    <w:rsid w:val="00577F31"/>
    <w:rsid w:val="00580A6B"/>
    <w:rsid w:val="00581DFD"/>
    <w:rsid w:val="005826B4"/>
    <w:rsid w:val="00583D26"/>
    <w:rsid w:val="00584268"/>
    <w:rsid w:val="005867AA"/>
    <w:rsid w:val="00587E93"/>
    <w:rsid w:val="0059051C"/>
    <w:rsid w:val="005917D0"/>
    <w:rsid w:val="00591E91"/>
    <w:rsid w:val="0059277A"/>
    <w:rsid w:val="00593543"/>
    <w:rsid w:val="00593BEE"/>
    <w:rsid w:val="005972E9"/>
    <w:rsid w:val="005A057F"/>
    <w:rsid w:val="005A1389"/>
    <w:rsid w:val="005A32BF"/>
    <w:rsid w:val="005A5730"/>
    <w:rsid w:val="005A5C7C"/>
    <w:rsid w:val="005A5FA7"/>
    <w:rsid w:val="005A600A"/>
    <w:rsid w:val="005A6C4F"/>
    <w:rsid w:val="005A75AF"/>
    <w:rsid w:val="005B023C"/>
    <w:rsid w:val="005B02DE"/>
    <w:rsid w:val="005B16D1"/>
    <w:rsid w:val="005B2DA0"/>
    <w:rsid w:val="005B4131"/>
    <w:rsid w:val="005B481E"/>
    <w:rsid w:val="005B4956"/>
    <w:rsid w:val="005C0F07"/>
    <w:rsid w:val="005C126B"/>
    <w:rsid w:val="005C1690"/>
    <w:rsid w:val="005C1DE3"/>
    <w:rsid w:val="005C2307"/>
    <w:rsid w:val="005C3977"/>
    <w:rsid w:val="005C3BAA"/>
    <w:rsid w:val="005C42E5"/>
    <w:rsid w:val="005C4582"/>
    <w:rsid w:val="005C45AA"/>
    <w:rsid w:val="005C5031"/>
    <w:rsid w:val="005C5052"/>
    <w:rsid w:val="005C5BBE"/>
    <w:rsid w:val="005C5D75"/>
    <w:rsid w:val="005C683F"/>
    <w:rsid w:val="005C7A2E"/>
    <w:rsid w:val="005C7E2B"/>
    <w:rsid w:val="005D04A4"/>
    <w:rsid w:val="005D2D70"/>
    <w:rsid w:val="005D30B3"/>
    <w:rsid w:val="005D3E2B"/>
    <w:rsid w:val="005D4598"/>
    <w:rsid w:val="005D52CF"/>
    <w:rsid w:val="005D5651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1D7D"/>
    <w:rsid w:val="00601FF5"/>
    <w:rsid w:val="006027D5"/>
    <w:rsid w:val="00602989"/>
    <w:rsid w:val="00603F9E"/>
    <w:rsid w:val="00604652"/>
    <w:rsid w:val="00605034"/>
    <w:rsid w:val="006052A6"/>
    <w:rsid w:val="00605A1B"/>
    <w:rsid w:val="006064E6"/>
    <w:rsid w:val="00606974"/>
    <w:rsid w:val="00610077"/>
    <w:rsid w:val="00610276"/>
    <w:rsid w:val="00610F37"/>
    <w:rsid w:val="006110C2"/>
    <w:rsid w:val="006128ED"/>
    <w:rsid w:val="006133A3"/>
    <w:rsid w:val="00614188"/>
    <w:rsid w:val="00614C9B"/>
    <w:rsid w:val="006157A9"/>
    <w:rsid w:val="00617A93"/>
    <w:rsid w:val="0062071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276E1"/>
    <w:rsid w:val="006310F7"/>
    <w:rsid w:val="00631438"/>
    <w:rsid w:val="00631653"/>
    <w:rsid w:val="006324BE"/>
    <w:rsid w:val="00633068"/>
    <w:rsid w:val="006362AA"/>
    <w:rsid w:val="00636427"/>
    <w:rsid w:val="006376F1"/>
    <w:rsid w:val="00637E58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2CB3"/>
    <w:rsid w:val="00652DB2"/>
    <w:rsid w:val="006540D7"/>
    <w:rsid w:val="006543CD"/>
    <w:rsid w:val="006544A2"/>
    <w:rsid w:val="00654F0D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1D96"/>
    <w:rsid w:val="00672AB8"/>
    <w:rsid w:val="006737E7"/>
    <w:rsid w:val="00673E16"/>
    <w:rsid w:val="00673FF2"/>
    <w:rsid w:val="00675B96"/>
    <w:rsid w:val="006763F3"/>
    <w:rsid w:val="00676AEF"/>
    <w:rsid w:val="00677A8D"/>
    <w:rsid w:val="00677E75"/>
    <w:rsid w:val="00681045"/>
    <w:rsid w:val="006815F7"/>
    <w:rsid w:val="006821D1"/>
    <w:rsid w:val="00683353"/>
    <w:rsid w:val="00684C05"/>
    <w:rsid w:val="00684CE7"/>
    <w:rsid w:val="00685024"/>
    <w:rsid w:val="00686697"/>
    <w:rsid w:val="0068686A"/>
    <w:rsid w:val="00686F7D"/>
    <w:rsid w:val="0068755F"/>
    <w:rsid w:val="00687767"/>
    <w:rsid w:val="00687E5F"/>
    <w:rsid w:val="006906A6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10C"/>
    <w:rsid w:val="006A2B26"/>
    <w:rsid w:val="006A340C"/>
    <w:rsid w:val="006A4308"/>
    <w:rsid w:val="006A4D21"/>
    <w:rsid w:val="006A5687"/>
    <w:rsid w:val="006A5E20"/>
    <w:rsid w:val="006A66A4"/>
    <w:rsid w:val="006A6E33"/>
    <w:rsid w:val="006A7834"/>
    <w:rsid w:val="006A7E2F"/>
    <w:rsid w:val="006B052F"/>
    <w:rsid w:val="006B09D4"/>
    <w:rsid w:val="006B16BC"/>
    <w:rsid w:val="006B16F2"/>
    <w:rsid w:val="006B2B1D"/>
    <w:rsid w:val="006B2FDE"/>
    <w:rsid w:val="006B42A7"/>
    <w:rsid w:val="006B4EA1"/>
    <w:rsid w:val="006B6670"/>
    <w:rsid w:val="006B687A"/>
    <w:rsid w:val="006B7436"/>
    <w:rsid w:val="006B7C5E"/>
    <w:rsid w:val="006C0490"/>
    <w:rsid w:val="006C2B32"/>
    <w:rsid w:val="006C2FA8"/>
    <w:rsid w:val="006C3009"/>
    <w:rsid w:val="006C4280"/>
    <w:rsid w:val="006C43B8"/>
    <w:rsid w:val="006C6E16"/>
    <w:rsid w:val="006C6FA7"/>
    <w:rsid w:val="006D24E3"/>
    <w:rsid w:val="006D299E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39CD"/>
    <w:rsid w:val="006E4E8B"/>
    <w:rsid w:val="006E6A4A"/>
    <w:rsid w:val="006E700D"/>
    <w:rsid w:val="006F0459"/>
    <w:rsid w:val="006F33A1"/>
    <w:rsid w:val="006F5397"/>
    <w:rsid w:val="006F5FE3"/>
    <w:rsid w:val="006F627F"/>
    <w:rsid w:val="006F726F"/>
    <w:rsid w:val="006F7FD2"/>
    <w:rsid w:val="00700844"/>
    <w:rsid w:val="007014A5"/>
    <w:rsid w:val="00701525"/>
    <w:rsid w:val="00701595"/>
    <w:rsid w:val="0070216F"/>
    <w:rsid w:val="00702FCA"/>
    <w:rsid w:val="00703D26"/>
    <w:rsid w:val="0070452D"/>
    <w:rsid w:val="007050E4"/>
    <w:rsid w:val="00705497"/>
    <w:rsid w:val="007054AD"/>
    <w:rsid w:val="00705D1A"/>
    <w:rsid w:val="00707DE5"/>
    <w:rsid w:val="00710121"/>
    <w:rsid w:val="00710EA9"/>
    <w:rsid w:val="007114E8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17202"/>
    <w:rsid w:val="007175D1"/>
    <w:rsid w:val="00717923"/>
    <w:rsid w:val="00720E61"/>
    <w:rsid w:val="00720F16"/>
    <w:rsid w:val="007211F7"/>
    <w:rsid w:val="00721546"/>
    <w:rsid w:val="00721730"/>
    <w:rsid w:val="00721A66"/>
    <w:rsid w:val="00722267"/>
    <w:rsid w:val="007227CF"/>
    <w:rsid w:val="007242AE"/>
    <w:rsid w:val="00726341"/>
    <w:rsid w:val="00727989"/>
    <w:rsid w:val="00727A57"/>
    <w:rsid w:val="00727D35"/>
    <w:rsid w:val="00727F32"/>
    <w:rsid w:val="007305B6"/>
    <w:rsid w:val="007319A1"/>
    <w:rsid w:val="007321AB"/>
    <w:rsid w:val="0073294F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42F4"/>
    <w:rsid w:val="00755040"/>
    <w:rsid w:val="00755376"/>
    <w:rsid w:val="00755C3E"/>
    <w:rsid w:val="007563BD"/>
    <w:rsid w:val="00756AD6"/>
    <w:rsid w:val="007606A9"/>
    <w:rsid w:val="00760F35"/>
    <w:rsid w:val="00761795"/>
    <w:rsid w:val="00762204"/>
    <w:rsid w:val="00763EEE"/>
    <w:rsid w:val="0076465A"/>
    <w:rsid w:val="007654FF"/>
    <w:rsid w:val="0076603F"/>
    <w:rsid w:val="00766C68"/>
    <w:rsid w:val="007700D5"/>
    <w:rsid w:val="00771D35"/>
    <w:rsid w:val="00774270"/>
    <w:rsid w:val="00774412"/>
    <w:rsid w:val="0077469E"/>
    <w:rsid w:val="00774EAE"/>
    <w:rsid w:val="00776021"/>
    <w:rsid w:val="00776BD4"/>
    <w:rsid w:val="007774BC"/>
    <w:rsid w:val="00777843"/>
    <w:rsid w:val="00777AB0"/>
    <w:rsid w:val="00780456"/>
    <w:rsid w:val="0078086B"/>
    <w:rsid w:val="00781AF8"/>
    <w:rsid w:val="0078261E"/>
    <w:rsid w:val="007827C2"/>
    <w:rsid w:val="0078303B"/>
    <w:rsid w:val="00783071"/>
    <w:rsid w:val="0078312F"/>
    <w:rsid w:val="00783D86"/>
    <w:rsid w:val="00785357"/>
    <w:rsid w:val="00786519"/>
    <w:rsid w:val="00786C40"/>
    <w:rsid w:val="00786C82"/>
    <w:rsid w:val="00787391"/>
    <w:rsid w:val="00787B5F"/>
    <w:rsid w:val="00787EDA"/>
    <w:rsid w:val="00790664"/>
    <w:rsid w:val="007932A4"/>
    <w:rsid w:val="00793371"/>
    <w:rsid w:val="007937A9"/>
    <w:rsid w:val="00793CE0"/>
    <w:rsid w:val="007956B6"/>
    <w:rsid w:val="0079572A"/>
    <w:rsid w:val="0079654A"/>
    <w:rsid w:val="00796CC6"/>
    <w:rsid w:val="007A0C05"/>
    <w:rsid w:val="007A1942"/>
    <w:rsid w:val="007A19F3"/>
    <w:rsid w:val="007A1B1F"/>
    <w:rsid w:val="007A20DF"/>
    <w:rsid w:val="007A38D9"/>
    <w:rsid w:val="007A3CFC"/>
    <w:rsid w:val="007A4C0D"/>
    <w:rsid w:val="007A56B2"/>
    <w:rsid w:val="007A5DCA"/>
    <w:rsid w:val="007A6787"/>
    <w:rsid w:val="007A67E7"/>
    <w:rsid w:val="007A6D53"/>
    <w:rsid w:val="007B09EA"/>
    <w:rsid w:val="007B2411"/>
    <w:rsid w:val="007B2530"/>
    <w:rsid w:val="007B3465"/>
    <w:rsid w:val="007B4AEB"/>
    <w:rsid w:val="007B582A"/>
    <w:rsid w:val="007B5A47"/>
    <w:rsid w:val="007B5F76"/>
    <w:rsid w:val="007B6516"/>
    <w:rsid w:val="007B6D73"/>
    <w:rsid w:val="007C059B"/>
    <w:rsid w:val="007C0A58"/>
    <w:rsid w:val="007C1300"/>
    <w:rsid w:val="007C1CC8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3C8"/>
    <w:rsid w:val="007D4C18"/>
    <w:rsid w:val="007D4F1D"/>
    <w:rsid w:val="007D58CC"/>
    <w:rsid w:val="007D5AFF"/>
    <w:rsid w:val="007D6332"/>
    <w:rsid w:val="007D63F5"/>
    <w:rsid w:val="007D6D8F"/>
    <w:rsid w:val="007D7131"/>
    <w:rsid w:val="007D7152"/>
    <w:rsid w:val="007E00A1"/>
    <w:rsid w:val="007E13A6"/>
    <w:rsid w:val="007E1B3E"/>
    <w:rsid w:val="007E1B47"/>
    <w:rsid w:val="007E1E8C"/>
    <w:rsid w:val="007E350E"/>
    <w:rsid w:val="007E421C"/>
    <w:rsid w:val="007E7186"/>
    <w:rsid w:val="007E7457"/>
    <w:rsid w:val="007E74C2"/>
    <w:rsid w:val="007E786F"/>
    <w:rsid w:val="007F000E"/>
    <w:rsid w:val="007F05A2"/>
    <w:rsid w:val="007F0814"/>
    <w:rsid w:val="007F18B1"/>
    <w:rsid w:val="007F37CD"/>
    <w:rsid w:val="007F3E77"/>
    <w:rsid w:val="007F3F2A"/>
    <w:rsid w:val="007F5DD2"/>
    <w:rsid w:val="007F73D6"/>
    <w:rsid w:val="007F770F"/>
    <w:rsid w:val="008013F9"/>
    <w:rsid w:val="008016A9"/>
    <w:rsid w:val="008028B5"/>
    <w:rsid w:val="00802994"/>
    <w:rsid w:val="00804738"/>
    <w:rsid w:val="00804914"/>
    <w:rsid w:val="00804B68"/>
    <w:rsid w:val="00805EC2"/>
    <w:rsid w:val="008061A8"/>
    <w:rsid w:val="008071B5"/>
    <w:rsid w:val="0081195A"/>
    <w:rsid w:val="0081240A"/>
    <w:rsid w:val="00812F6D"/>
    <w:rsid w:val="0081346F"/>
    <w:rsid w:val="00814812"/>
    <w:rsid w:val="00814C06"/>
    <w:rsid w:val="00815689"/>
    <w:rsid w:val="008168B5"/>
    <w:rsid w:val="008203B9"/>
    <w:rsid w:val="00821379"/>
    <w:rsid w:val="008231E0"/>
    <w:rsid w:val="00823D77"/>
    <w:rsid w:val="0082480B"/>
    <w:rsid w:val="0082517D"/>
    <w:rsid w:val="00826980"/>
    <w:rsid w:val="008300BA"/>
    <w:rsid w:val="00830A95"/>
    <w:rsid w:val="00830ACD"/>
    <w:rsid w:val="00830DE7"/>
    <w:rsid w:val="008311F0"/>
    <w:rsid w:val="00832575"/>
    <w:rsid w:val="00833602"/>
    <w:rsid w:val="0083406A"/>
    <w:rsid w:val="00834AD0"/>
    <w:rsid w:val="00836BB1"/>
    <w:rsid w:val="00836D48"/>
    <w:rsid w:val="00837DD6"/>
    <w:rsid w:val="0084064A"/>
    <w:rsid w:val="008407EA"/>
    <w:rsid w:val="00840DEA"/>
    <w:rsid w:val="00840ED1"/>
    <w:rsid w:val="00841D68"/>
    <w:rsid w:val="00842C0D"/>
    <w:rsid w:val="00843BE6"/>
    <w:rsid w:val="00845794"/>
    <w:rsid w:val="00845E6C"/>
    <w:rsid w:val="00845FD8"/>
    <w:rsid w:val="00850097"/>
    <w:rsid w:val="00850B22"/>
    <w:rsid w:val="0085119D"/>
    <w:rsid w:val="008512C8"/>
    <w:rsid w:val="00852241"/>
    <w:rsid w:val="00852744"/>
    <w:rsid w:val="00852937"/>
    <w:rsid w:val="00852D69"/>
    <w:rsid w:val="00852F5E"/>
    <w:rsid w:val="008539F9"/>
    <w:rsid w:val="00854693"/>
    <w:rsid w:val="00856F8D"/>
    <w:rsid w:val="0086034C"/>
    <w:rsid w:val="008618A6"/>
    <w:rsid w:val="00861BBD"/>
    <w:rsid w:val="00862CD6"/>
    <w:rsid w:val="00862F67"/>
    <w:rsid w:val="00863412"/>
    <w:rsid w:val="00864797"/>
    <w:rsid w:val="0086502D"/>
    <w:rsid w:val="00865E02"/>
    <w:rsid w:val="0086777B"/>
    <w:rsid w:val="00872C4A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C7"/>
    <w:rsid w:val="0089152D"/>
    <w:rsid w:val="00891649"/>
    <w:rsid w:val="008916B2"/>
    <w:rsid w:val="00891883"/>
    <w:rsid w:val="00892011"/>
    <w:rsid w:val="00892F07"/>
    <w:rsid w:val="00893224"/>
    <w:rsid w:val="00894070"/>
    <w:rsid w:val="00894FF0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33DC"/>
    <w:rsid w:val="008A3D14"/>
    <w:rsid w:val="008A5317"/>
    <w:rsid w:val="008A5700"/>
    <w:rsid w:val="008A6064"/>
    <w:rsid w:val="008B00FB"/>
    <w:rsid w:val="008B18A0"/>
    <w:rsid w:val="008B2A7A"/>
    <w:rsid w:val="008B4133"/>
    <w:rsid w:val="008B4843"/>
    <w:rsid w:val="008B5C39"/>
    <w:rsid w:val="008B5ED4"/>
    <w:rsid w:val="008B5FCA"/>
    <w:rsid w:val="008B6047"/>
    <w:rsid w:val="008B7206"/>
    <w:rsid w:val="008B745C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C7EE7"/>
    <w:rsid w:val="008D042B"/>
    <w:rsid w:val="008D0B40"/>
    <w:rsid w:val="008D1797"/>
    <w:rsid w:val="008D3864"/>
    <w:rsid w:val="008D39E7"/>
    <w:rsid w:val="008D3CB2"/>
    <w:rsid w:val="008D3FF0"/>
    <w:rsid w:val="008D490D"/>
    <w:rsid w:val="008D4B6A"/>
    <w:rsid w:val="008D4EE7"/>
    <w:rsid w:val="008D5286"/>
    <w:rsid w:val="008D585C"/>
    <w:rsid w:val="008D62B9"/>
    <w:rsid w:val="008E174A"/>
    <w:rsid w:val="008E1951"/>
    <w:rsid w:val="008E2044"/>
    <w:rsid w:val="008E26A8"/>
    <w:rsid w:val="008E30A5"/>
    <w:rsid w:val="008E332D"/>
    <w:rsid w:val="008E3569"/>
    <w:rsid w:val="008E4522"/>
    <w:rsid w:val="008E4D26"/>
    <w:rsid w:val="008E5A10"/>
    <w:rsid w:val="008E60A3"/>
    <w:rsid w:val="008F1894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2AB"/>
    <w:rsid w:val="009017B1"/>
    <w:rsid w:val="00903012"/>
    <w:rsid w:val="00904F2C"/>
    <w:rsid w:val="00904F8A"/>
    <w:rsid w:val="0090559A"/>
    <w:rsid w:val="00905D31"/>
    <w:rsid w:val="00906CA3"/>
    <w:rsid w:val="00906E8D"/>
    <w:rsid w:val="00907693"/>
    <w:rsid w:val="00910D3E"/>
    <w:rsid w:val="00911E43"/>
    <w:rsid w:val="00912046"/>
    <w:rsid w:val="0091257A"/>
    <w:rsid w:val="009125E1"/>
    <w:rsid w:val="00912878"/>
    <w:rsid w:val="00912B64"/>
    <w:rsid w:val="00912DFA"/>
    <w:rsid w:val="00913589"/>
    <w:rsid w:val="00914402"/>
    <w:rsid w:val="0091474D"/>
    <w:rsid w:val="00914B47"/>
    <w:rsid w:val="00914C5E"/>
    <w:rsid w:val="00914CB6"/>
    <w:rsid w:val="00915311"/>
    <w:rsid w:val="00915C91"/>
    <w:rsid w:val="00915DDA"/>
    <w:rsid w:val="009162B0"/>
    <w:rsid w:val="0091767D"/>
    <w:rsid w:val="00917A66"/>
    <w:rsid w:val="00920085"/>
    <w:rsid w:val="009200A5"/>
    <w:rsid w:val="0092206B"/>
    <w:rsid w:val="00923234"/>
    <w:rsid w:val="00924101"/>
    <w:rsid w:val="00925206"/>
    <w:rsid w:val="00926A22"/>
    <w:rsid w:val="009277DF"/>
    <w:rsid w:val="009278C9"/>
    <w:rsid w:val="009301FA"/>
    <w:rsid w:val="009302D5"/>
    <w:rsid w:val="00931B1C"/>
    <w:rsid w:val="00932286"/>
    <w:rsid w:val="00932768"/>
    <w:rsid w:val="00932E2C"/>
    <w:rsid w:val="00934664"/>
    <w:rsid w:val="00934E81"/>
    <w:rsid w:val="00935F0E"/>
    <w:rsid w:val="00937048"/>
    <w:rsid w:val="009370CE"/>
    <w:rsid w:val="00937200"/>
    <w:rsid w:val="00940744"/>
    <w:rsid w:val="0094135D"/>
    <w:rsid w:val="00943A94"/>
    <w:rsid w:val="00943F80"/>
    <w:rsid w:val="00945603"/>
    <w:rsid w:val="00945703"/>
    <w:rsid w:val="00950E0F"/>
    <w:rsid w:val="009512C6"/>
    <w:rsid w:val="00951A6B"/>
    <w:rsid w:val="009521FF"/>
    <w:rsid w:val="0095307B"/>
    <w:rsid w:val="00955722"/>
    <w:rsid w:val="00957250"/>
    <w:rsid w:val="009579FD"/>
    <w:rsid w:val="00957EAE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37A3"/>
    <w:rsid w:val="009741E9"/>
    <w:rsid w:val="00974D13"/>
    <w:rsid w:val="009767BE"/>
    <w:rsid w:val="00976CAB"/>
    <w:rsid w:val="00976CE5"/>
    <w:rsid w:val="00977B5D"/>
    <w:rsid w:val="00980881"/>
    <w:rsid w:val="009808D1"/>
    <w:rsid w:val="00983CF1"/>
    <w:rsid w:val="0098453E"/>
    <w:rsid w:val="00993738"/>
    <w:rsid w:val="00993C72"/>
    <w:rsid w:val="009942C6"/>
    <w:rsid w:val="009962FE"/>
    <w:rsid w:val="00997092"/>
    <w:rsid w:val="009A06A8"/>
    <w:rsid w:val="009A1734"/>
    <w:rsid w:val="009A2737"/>
    <w:rsid w:val="009A2F9C"/>
    <w:rsid w:val="009A3F5C"/>
    <w:rsid w:val="009A482E"/>
    <w:rsid w:val="009A569E"/>
    <w:rsid w:val="009A62BF"/>
    <w:rsid w:val="009A660E"/>
    <w:rsid w:val="009A7CE0"/>
    <w:rsid w:val="009B0545"/>
    <w:rsid w:val="009B2574"/>
    <w:rsid w:val="009B34D2"/>
    <w:rsid w:val="009B3D7B"/>
    <w:rsid w:val="009B46AF"/>
    <w:rsid w:val="009B49AF"/>
    <w:rsid w:val="009B57A6"/>
    <w:rsid w:val="009B59CB"/>
    <w:rsid w:val="009B5AF0"/>
    <w:rsid w:val="009B732B"/>
    <w:rsid w:val="009B73F1"/>
    <w:rsid w:val="009B74E1"/>
    <w:rsid w:val="009B79E4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FC6"/>
    <w:rsid w:val="009C774F"/>
    <w:rsid w:val="009C7AF2"/>
    <w:rsid w:val="009D0D7F"/>
    <w:rsid w:val="009D19C0"/>
    <w:rsid w:val="009D26CA"/>
    <w:rsid w:val="009D27D6"/>
    <w:rsid w:val="009D2E61"/>
    <w:rsid w:val="009D4DD6"/>
    <w:rsid w:val="009D4EAE"/>
    <w:rsid w:val="009D6D50"/>
    <w:rsid w:val="009D7F16"/>
    <w:rsid w:val="009E28D5"/>
    <w:rsid w:val="009E38C3"/>
    <w:rsid w:val="009E3BC1"/>
    <w:rsid w:val="009E47CB"/>
    <w:rsid w:val="009E5E8F"/>
    <w:rsid w:val="009E714D"/>
    <w:rsid w:val="009E7400"/>
    <w:rsid w:val="009E7F49"/>
    <w:rsid w:val="009F1DCF"/>
    <w:rsid w:val="009F23AC"/>
    <w:rsid w:val="009F2698"/>
    <w:rsid w:val="009F288F"/>
    <w:rsid w:val="009F2960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895"/>
    <w:rsid w:val="00A05C0A"/>
    <w:rsid w:val="00A05C92"/>
    <w:rsid w:val="00A065EC"/>
    <w:rsid w:val="00A06FB7"/>
    <w:rsid w:val="00A07B00"/>
    <w:rsid w:val="00A07F70"/>
    <w:rsid w:val="00A10969"/>
    <w:rsid w:val="00A129C6"/>
    <w:rsid w:val="00A12F6B"/>
    <w:rsid w:val="00A15ED2"/>
    <w:rsid w:val="00A17069"/>
    <w:rsid w:val="00A1752F"/>
    <w:rsid w:val="00A20E68"/>
    <w:rsid w:val="00A20FD6"/>
    <w:rsid w:val="00A2198C"/>
    <w:rsid w:val="00A21A04"/>
    <w:rsid w:val="00A23B24"/>
    <w:rsid w:val="00A23D08"/>
    <w:rsid w:val="00A249CF"/>
    <w:rsid w:val="00A252DF"/>
    <w:rsid w:val="00A25BFA"/>
    <w:rsid w:val="00A2680B"/>
    <w:rsid w:val="00A26B0D"/>
    <w:rsid w:val="00A26E1B"/>
    <w:rsid w:val="00A2718E"/>
    <w:rsid w:val="00A302D2"/>
    <w:rsid w:val="00A30A0D"/>
    <w:rsid w:val="00A3135A"/>
    <w:rsid w:val="00A31860"/>
    <w:rsid w:val="00A322BA"/>
    <w:rsid w:val="00A330D0"/>
    <w:rsid w:val="00A331A4"/>
    <w:rsid w:val="00A352E5"/>
    <w:rsid w:val="00A3596B"/>
    <w:rsid w:val="00A406F0"/>
    <w:rsid w:val="00A40C55"/>
    <w:rsid w:val="00A41082"/>
    <w:rsid w:val="00A44AD2"/>
    <w:rsid w:val="00A459FB"/>
    <w:rsid w:val="00A463A3"/>
    <w:rsid w:val="00A46E06"/>
    <w:rsid w:val="00A474A8"/>
    <w:rsid w:val="00A47880"/>
    <w:rsid w:val="00A50732"/>
    <w:rsid w:val="00A50BC3"/>
    <w:rsid w:val="00A5112C"/>
    <w:rsid w:val="00A5341D"/>
    <w:rsid w:val="00A53E54"/>
    <w:rsid w:val="00A546F7"/>
    <w:rsid w:val="00A547BF"/>
    <w:rsid w:val="00A55C6B"/>
    <w:rsid w:val="00A55E0D"/>
    <w:rsid w:val="00A565A0"/>
    <w:rsid w:val="00A56665"/>
    <w:rsid w:val="00A56964"/>
    <w:rsid w:val="00A56C60"/>
    <w:rsid w:val="00A60277"/>
    <w:rsid w:val="00A60D2C"/>
    <w:rsid w:val="00A61FE5"/>
    <w:rsid w:val="00A64315"/>
    <w:rsid w:val="00A64818"/>
    <w:rsid w:val="00A70699"/>
    <w:rsid w:val="00A7105F"/>
    <w:rsid w:val="00A712DA"/>
    <w:rsid w:val="00A71F14"/>
    <w:rsid w:val="00A723F2"/>
    <w:rsid w:val="00A7270F"/>
    <w:rsid w:val="00A72AF7"/>
    <w:rsid w:val="00A72E12"/>
    <w:rsid w:val="00A73C0A"/>
    <w:rsid w:val="00A7440D"/>
    <w:rsid w:val="00A74C4E"/>
    <w:rsid w:val="00A74E48"/>
    <w:rsid w:val="00A75481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9172F"/>
    <w:rsid w:val="00A9249D"/>
    <w:rsid w:val="00A93F01"/>
    <w:rsid w:val="00A94E36"/>
    <w:rsid w:val="00A9518C"/>
    <w:rsid w:val="00A95C7A"/>
    <w:rsid w:val="00A97BD6"/>
    <w:rsid w:val="00A97DD9"/>
    <w:rsid w:val="00AA1CFF"/>
    <w:rsid w:val="00AA2420"/>
    <w:rsid w:val="00AA2535"/>
    <w:rsid w:val="00AA2D81"/>
    <w:rsid w:val="00AA4B83"/>
    <w:rsid w:val="00AA4FB9"/>
    <w:rsid w:val="00AA6546"/>
    <w:rsid w:val="00AA725E"/>
    <w:rsid w:val="00AB27EF"/>
    <w:rsid w:val="00AB2E08"/>
    <w:rsid w:val="00AB3B96"/>
    <w:rsid w:val="00AB3E6D"/>
    <w:rsid w:val="00AB48E1"/>
    <w:rsid w:val="00AB4F23"/>
    <w:rsid w:val="00AB4F56"/>
    <w:rsid w:val="00AB7297"/>
    <w:rsid w:val="00AB7D66"/>
    <w:rsid w:val="00AC0004"/>
    <w:rsid w:val="00AC1BD3"/>
    <w:rsid w:val="00AC26BD"/>
    <w:rsid w:val="00AC2763"/>
    <w:rsid w:val="00AC3954"/>
    <w:rsid w:val="00AC4A11"/>
    <w:rsid w:val="00AC523D"/>
    <w:rsid w:val="00AC655F"/>
    <w:rsid w:val="00AC7D47"/>
    <w:rsid w:val="00AD0E7A"/>
    <w:rsid w:val="00AD1F6B"/>
    <w:rsid w:val="00AD247C"/>
    <w:rsid w:val="00AD26FA"/>
    <w:rsid w:val="00AD2E5F"/>
    <w:rsid w:val="00AD44D8"/>
    <w:rsid w:val="00AD4509"/>
    <w:rsid w:val="00AD4FB4"/>
    <w:rsid w:val="00AD5BC6"/>
    <w:rsid w:val="00AD5C59"/>
    <w:rsid w:val="00AD6790"/>
    <w:rsid w:val="00AD7137"/>
    <w:rsid w:val="00AD7EF9"/>
    <w:rsid w:val="00AE0734"/>
    <w:rsid w:val="00AE093C"/>
    <w:rsid w:val="00AE099A"/>
    <w:rsid w:val="00AE0D58"/>
    <w:rsid w:val="00AE1B88"/>
    <w:rsid w:val="00AE53B6"/>
    <w:rsid w:val="00AE5B17"/>
    <w:rsid w:val="00AE6E83"/>
    <w:rsid w:val="00AE7569"/>
    <w:rsid w:val="00AE770C"/>
    <w:rsid w:val="00AE7C5B"/>
    <w:rsid w:val="00AF03B2"/>
    <w:rsid w:val="00AF05FC"/>
    <w:rsid w:val="00AF12CA"/>
    <w:rsid w:val="00AF153A"/>
    <w:rsid w:val="00AF1BB3"/>
    <w:rsid w:val="00AF2BA7"/>
    <w:rsid w:val="00AF2C58"/>
    <w:rsid w:val="00AF2EFB"/>
    <w:rsid w:val="00AF316D"/>
    <w:rsid w:val="00AF3BFC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BED"/>
    <w:rsid w:val="00B01D02"/>
    <w:rsid w:val="00B02361"/>
    <w:rsid w:val="00B03DBA"/>
    <w:rsid w:val="00B041D3"/>
    <w:rsid w:val="00B04858"/>
    <w:rsid w:val="00B05A7F"/>
    <w:rsid w:val="00B05C68"/>
    <w:rsid w:val="00B07065"/>
    <w:rsid w:val="00B074E3"/>
    <w:rsid w:val="00B07BDD"/>
    <w:rsid w:val="00B07EC0"/>
    <w:rsid w:val="00B10625"/>
    <w:rsid w:val="00B1143A"/>
    <w:rsid w:val="00B11FC2"/>
    <w:rsid w:val="00B12649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6EAD"/>
    <w:rsid w:val="00B17CED"/>
    <w:rsid w:val="00B202CC"/>
    <w:rsid w:val="00B22DBA"/>
    <w:rsid w:val="00B247F2"/>
    <w:rsid w:val="00B24A20"/>
    <w:rsid w:val="00B2523F"/>
    <w:rsid w:val="00B253B2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3E3D"/>
    <w:rsid w:val="00B34238"/>
    <w:rsid w:val="00B345AF"/>
    <w:rsid w:val="00B366AA"/>
    <w:rsid w:val="00B36CC4"/>
    <w:rsid w:val="00B373E4"/>
    <w:rsid w:val="00B37517"/>
    <w:rsid w:val="00B375F3"/>
    <w:rsid w:val="00B375F4"/>
    <w:rsid w:val="00B41264"/>
    <w:rsid w:val="00B43B10"/>
    <w:rsid w:val="00B442EF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6E0"/>
    <w:rsid w:val="00B537D7"/>
    <w:rsid w:val="00B5496B"/>
    <w:rsid w:val="00B54C79"/>
    <w:rsid w:val="00B556C6"/>
    <w:rsid w:val="00B5643D"/>
    <w:rsid w:val="00B57413"/>
    <w:rsid w:val="00B57B0B"/>
    <w:rsid w:val="00B61102"/>
    <w:rsid w:val="00B61566"/>
    <w:rsid w:val="00B61CDD"/>
    <w:rsid w:val="00B6236E"/>
    <w:rsid w:val="00B62E3C"/>
    <w:rsid w:val="00B64781"/>
    <w:rsid w:val="00B64D90"/>
    <w:rsid w:val="00B65D25"/>
    <w:rsid w:val="00B66617"/>
    <w:rsid w:val="00B66635"/>
    <w:rsid w:val="00B71035"/>
    <w:rsid w:val="00B71254"/>
    <w:rsid w:val="00B713D1"/>
    <w:rsid w:val="00B7186A"/>
    <w:rsid w:val="00B72947"/>
    <w:rsid w:val="00B72C99"/>
    <w:rsid w:val="00B73194"/>
    <w:rsid w:val="00B73BFB"/>
    <w:rsid w:val="00B74930"/>
    <w:rsid w:val="00B75389"/>
    <w:rsid w:val="00B75BD1"/>
    <w:rsid w:val="00B769AA"/>
    <w:rsid w:val="00B800F7"/>
    <w:rsid w:val="00B806C4"/>
    <w:rsid w:val="00B80DCA"/>
    <w:rsid w:val="00B8169F"/>
    <w:rsid w:val="00B81A0D"/>
    <w:rsid w:val="00B81CF5"/>
    <w:rsid w:val="00B81D41"/>
    <w:rsid w:val="00B82078"/>
    <w:rsid w:val="00B82C8E"/>
    <w:rsid w:val="00B8411B"/>
    <w:rsid w:val="00B84B88"/>
    <w:rsid w:val="00B84E7D"/>
    <w:rsid w:val="00B85848"/>
    <w:rsid w:val="00B8585E"/>
    <w:rsid w:val="00B858E0"/>
    <w:rsid w:val="00B86501"/>
    <w:rsid w:val="00B86553"/>
    <w:rsid w:val="00B866FA"/>
    <w:rsid w:val="00B8674F"/>
    <w:rsid w:val="00B90F28"/>
    <w:rsid w:val="00B91346"/>
    <w:rsid w:val="00B9192D"/>
    <w:rsid w:val="00B92182"/>
    <w:rsid w:val="00B926D4"/>
    <w:rsid w:val="00B92C93"/>
    <w:rsid w:val="00B92CEE"/>
    <w:rsid w:val="00B96895"/>
    <w:rsid w:val="00B96CD0"/>
    <w:rsid w:val="00B96F21"/>
    <w:rsid w:val="00BA20C1"/>
    <w:rsid w:val="00BA2ABE"/>
    <w:rsid w:val="00BA2F97"/>
    <w:rsid w:val="00BA39A7"/>
    <w:rsid w:val="00BA40AA"/>
    <w:rsid w:val="00BA460E"/>
    <w:rsid w:val="00BA4D2F"/>
    <w:rsid w:val="00BA4E9D"/>
    <w:rsid w:val="00BA580F"/>
    <w:rsid w:val="00BA7754"/>
    <w:rsid w:val="00BB17D3"/>
    <w:rsid w:val="00BB1A52"/>
    <w:rsid w:val="00BB1C3D"/>
    <w:rsid w:val="00BB35F4"/>
    <w:rsid w:val="00BB3AE1"/>
    <w:rsid w:val="00BB421D"/>
    <w:rsid w:val="00BB4EFD"/>
    <w:rsid w:val="00BB6792"/>
    <w:rsid w:val="00BB77B8"/>
    <w:rsid w:val="00BB7DB3"/>
    <w:rsid w:val="00BC012F"/>
    <w:rsid w:val="00BC13ED"/>
    <w:rsid w:val="00BC13FF"/>
    <w:rsid w:val="00BC1B5B"/>
    <w:rsid w:val="00BC1E11"/>
    <w:rsid w:val="00BC306E"/>
    <w:rsid w:val="00BC410D"/>
    <w:rsid w:val="00BC4E2A"/>
    <w:rsid w:val="00BC528B"/>
    <w:rsid w:val="00BC545C"/>
    <w:rsid w:val="00BC6D68"/>
    <w:rsid w:val="00BC709B"/>
    <w:rsid w:val="00BC72DA"/>
    <w:rsid w:val="00BC7861"/>
    <w:rsid w:val="00BD1AB3"/>
    <w:rsid w:val="00BD3466"/>
    <w:rsid w:val="00BD3D16"/>
    <w:rsid w:val="00BD4301"/>
    <w:rsid w:val="00BD558B"/>
    <w:rsid w:val="00BD5971"/>
    <w:rsid w:val="00BD5FDB"/>
    <w:rsid w:val="00BD6078"/>
    <w:rsid w:val="00BD618E"/>
    <w:rsid w:val="00BD673D"/>
    <w:rsid w:val="00BD6919"/>
    <w:rsid w:val="00BD7C04"/>
    <w:rsid w:val="00BE07C5"/>
    <w:rsid w:val="00BE0A6E"/>
    <w:rsid w:val="00BE0D8A"/>
    <w:rsid w:val="00BE1BA8"/>
    <w:rsid w:val="00BE2761"/>
    <w:rsid w:val="00BE2D9F"/>
    <w:rsid w:val="00BE430A"/>
    <w:rsid w:val="00BE50BF"/>
    <w:rsid w:val="00BE799D"/>
    <w:rsid w:val="00BE7B69"/>
    <w:rsid w:val="00BF0C8F"/>
    <w:rsid w:val="00BF154E"/>
    <w:rsid w:val="00BF1881"/>
    <w:rsid w:val="00BF1BAC"/>
    <w:rsid w:val="00BF1D7A"/>
    <w:rsid w:val="00BF2863"/>
    <w:rsid w:val="00BF39B0"/>
    <w:rsid w:val="00BF42E5"/>
    <w:rsid w:val="00BF57D8"/>
    <w:rsid w:val="00BF75D3"/>
    <w:rsid w:val="00BF7E29"/>
    <w:rsid w:val="00C00405"/>
    <w:rsid w:val="00C00A22"/>
    <w:rsid w:val="00C01536"/>
    <w:rsid w:val="00C03CC1"/>
    <w:rsid w:val="00C03D5C"/>
    <w:rsid w:val="00C043D1"/>
    <w:rsid w:val="00C04A65"/>
    <w:rsid w:val="00C05938"/>
    <w:rsid w:val="00C059D8"/>
    <w:rsid w:val="00C0660F"/>
    <w:rsid w:val="00C07552"/>
    <w:rsid w:val="00C10E16"/>
    <w:rsid w:val="00C11F1B"/>
    <w:rsid w:val="00C14E77"/>
    <w:rsid w:val="00C1539D"/>
    <w:rsid w:val="00C16DC2"/>
    <w:rsid w:val="00C1783D"/>
    <w:rsid w:val="00C1793E"/>
    <w:rsid w:val="00C17A27"/>
    <w:rsid w:val="00C20849"/>
    <w:rsid w:val="00C20D87"/>
    <w:rsid w:val="00C2116E"/>
    <w:rsid w:val="00C215EF"/>
    <w:rsid w:val="00C21D73"/>
    <w:rsid w:val="00C22056"/>
    <w:rsid w:val="00C24B45"/>
    <w:rsid w:val="00C24C47"/>
    <w:rsid w:val="00C24D8B"/>
    <w:rsid w:val="00C24DB2"/>
    <w:rsid w:val="00C26761"/>
    <w:rsid w:val="00C278BB"/>
    <w:rsid w:val="00C31F4B"/>
    <w:rsid w:val="00C329BE"/>
    <w:rsid w:val="00C33666"/>
    <w:rsid w:val="00C340B5"/>
    <w:rsid w:val="00C34AA4"/>
    <w:rsid w:val="00C34DC9"/>
    <w:rsid w:val="00C35222"/>
    <w:rsid w:val="00C354CF"/>
    <w:rsid w:val="00C35E69"/>
    <w:rsid w:val="00C36232"/>
    <w:rsid w:val="00C40031"/>
    <w:rsid w:val="00C40736"/>
    <w:rsid w:val="00C410A2"/>
    <w:rsid w:val="00C41205"/>
    <w:rsid w:val="00C41E92"/>
    <w:rsid w:val="00C423EF"/>
    <w:rsid w:val="00C4297F"/>
    <w:rsid w:val="00C42D67"/>
    <w:rsid w:val="00C42F35"/>
    <w:rsid w:val="00C43E45"/>
    <w:rsid w:val="00C45503"/>
    <w:rsid w:val="00C46367"/>
    <w:rsid w:val="00C474BE"/>
    <w:rsid w:val="00C475FF"/>
    <w:rsid w:val="00C47C46"/>
    <w:rsid w:val="00C52B04"/>
    <w:rsid w:val="00C54740"/>
    <w:rsid w:val="00C54ED3"/>
    <w:rsid w:val="00C55835"/>
    <w:rsid w:val="00C56A72"/>
    <w:rsid w:val="00C56BB9"/>
    <w:rsid w:val="00C572E0"/>
    <w:rsid w:val="00C60144"/>
    <w:rsid w:val="00C638F5"/>
    <w:rsid w:val="00C6571B"/>
    <w:rsid w:val="00C720DA"/>
    <w:rsid w:val="00C7484A"/>
    <w:rsid w:val="00C7501C"/>
    <w:rsid w:val="00C75079"/>
    <w:rsid w:val="00C759BD"/>
    <w:rsid w:val="00C76089"/>
    <w:rsid w:val="00C76141"/>
    <w:rsid w:val="00C77921"/>
    <w:rsid w:val="00C77AA8"/>
    <w:rsid w:val="00C77DFD"/>
    <w:rsid w:val="00C77F91"/>
    <w:rsid w:val="00C803D9"/>
    <w:rsid w:val="00C81448"/>
    <w:rsid w:val="00C8155E"/>
    <w:rsid w:val="00C81C00"/>
    <w:rsid w:val="00C81C9A"/>
    <w:rsid w:val="00C82837"/>
    <w:rsid w:val="00C82DDA"/>
    <w:rsid w:val="00C84144"/>
    <w:rsid w:val="00C84D81"/>
    <w:rsid w:val="00C858D6"/>
    <w:rsid w:val="00C85C5B"/>
    <w:rsid w:val="00C85FA6"/>
    <w:rsid w:val="00C86827"/>
    <w:rsid w:val="00C87254"/>
    <w:rsid w:val="00C879D9"/>
    <w:rsid w:val="00C87B62"/>
    <w:rsid w:val="00C87F8C"/>
    <w:rsid w:val="00C9017B"/>
    <w:rsid w:val="00C91D73"/>
    <w:rsid w:val="00C92103"/>
    <w:rsid w:val="00C92445"/>
    <w:rsid w:val="00C92AA5"/>
    <w:rsid w:val="00C92BAD"/>
    <w:rsid w:val="00C94580"/>
    <w:rsid w:val="00C94C4B"/>
    <w:rsid w:val="00C9691F"/>
    <w:rsid w:val="00C9773F"/>
    <w:rsid w:val="00C97B22"/>
    <w:rsid w:val="00CA0F38"/>
    <w:rsid w:val="00CA1169"/>
    <w:rsid w:val="00CA11F8"/>
    <w:rsid w:val="00CA3651"/>
    <w:rsid w:val="00CA4E1B"/>
    <w:rsid w:val="00CA51CD"/>
    <w:rsid w:val="00CA5518"/>
    <w:rsid w:val="00CA59EF"/>
    <w:rsid w:val="00CA5AD4"/>
    <w:rsid w:val="00CA5BF1"/>
    <w:rsid w:val="00CA6369"/>
    <w:rsid w:val="00CA6F50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B62A2"/>
    <w:rsid w:val="00CC05CB"/>
    <w:rsid w:val="00CC12E0"/>
    <w:rsid w:val="00CC182D"/>
    <w:rsid w:val="00CC2077"/>
    <w:rsid w:val="00CC2535"/>
    <w:rsid w:val="00CC3AFD"/>
    <w:rsid w:val="00CC3F0F"/>
    <w:rsid w:val="00CC5806"/>
    <w:rsid w:val="00CC5C3E"/>
    <w:rsid w:val="00CC5EA0"/>
    <w:rsid w:val="00CC6468"/>
    <w:rsid w:val="00CC6643"/>
    <w:rsid w:val="00CC6686"/>
    <w:rsid w:val="00CC6BF1"/>
    <w:rsid w:val="00CC74B5"/>
    <w:rsid w:val="00CD0AAD"/>
    <w:rsid w:val="00CD161D"/>
    <w:rsid w:val="00CD1B9C"/>
    <w:rsid w:val="00CD1BB5"/>
    <w:rsid w:val="00CD1FEA"/>
    <w:rsid w:val="00CD2471"/>
    <w:rsid w:val="00CD3D34"/>
    <w:rsid w:val="00CD6CF4"/>
    <w:rsid w:val="00CD718A"/>
    <w:rsid w:val="00CD7D8E"/>
    <w:rsid w:val="00CE10D2"/>
    <w:rsid w:val="00CE24AF"/>
    <w:rsid w:val="00CE2873"/>
    <w:rsid w:val="00CE3166"/>
    <w:rsid w:val="00CE3DEA"/>
    <w:rsid w:val="00CE4897"/>
    <w:rsid w:val="00CE58A0"/>
    <w:rsid w:val="00CE6805"/>
    <w:rsid w:val="00CE7A7D"/>
    <w:rsid w:val="00CE7DE0"/>
    <w:rsid w:val="00CF0333"/>
    <w:rsid w:val="00CF0626"/>
    <w:rsid w:val="00CF0EDC"/>
    <w:rsid w:val="00CF280C"/>
    <w:rsid w:val="00CF2C6F"/>
    <w:rsid w:val="00CF3CE1"/>
    <w:rsid w:val="00CF4B17"/>
    <w:rsid w:val="00CF5119"/>
    <w:rsid w:val="00CF5D5E"/>
    <w:rsid w:val="00CF5E60"/>
    <w:rsid w:val="00CF73AE"/>
    <w:rsid w:val="00CF7890"/>
    <w:rsid w:val="00D00476"/>
    <w:rsid w:val="00D00A2E"/>
    <w:rsid w:val="00D0105E"/>
    <w:rsid w:val="00D0120D"/>
    <w:rsid w:val="00D01F02"/>
    <w:rsid w:val="00D026D1"/>
    <w:rsid w:val="00D02775"/>
    <w:rsid w:val="00D02CA0"/>
    <w:rsid w:val="00D03075"/>
    <w:rsid w:val="00D0375C"/>
    <w:rsid w:val="00D102D6"/>
    <w:rsid w:val="00D104F5"/>
    <w:rsid w:val="00D114FF"/>
    <w:rsid w:val="00D11BD2"/>
    <w:rsid w:val="00D12947"/>
    <w:rsid w:val="00D13571"/>
    <w:rsid w:val="00D13ED9"/>
    <w:rsid w:val="00D151E3"/>
    <w:rsid w:val="00D16E7B"/>
    <w:rsid w:val="00D17A30"/>
    <w:rsid w:val="00D22A4A"/>
    <w:rsid w:val="00D22BE0"/>
    <w:rsid w:val="00D22F30"/>
    <w:rsid w:val="00D248BB"/>
    <w:rsid w:val="00D24CC6"/>
    <w:rsid w:val="00D25BBE"/>
    <w:rsid w:val="00D27051"/>
    <w:rsid w:val="00D301C5"/>
    <w:rsid w:val="00D307C9"/>
    <w:rsid w:val="00D30DD9"/>
    <w:rsid w:val="00D318B8"/>
    <w:rsid w:val="00D32CA8"/>
    <w:rsid w:val="00D340EB"/>
    <w:rsid w:val="00D342F4"/>
    <w:rsid w:val="00D34C52"/>
    <w:rsid w:val="00D3585B"/>
    <w:rsid w:val="00D35C9F"/>
    <w:rsid w:val="00D360CE"/>
    <w:rsid w:val="00D3747B"/>
    <w:rsid w:val="00D40677"/>
    <w:rsid w:val="00D406C8"/>
    <w:rsid w:val="00D4109A"/>
    <w:rsid w:val="00D424B5"/>
    <w:rsid w:val="00D46189"/>
    <w:rsid w:val="00D4618C"/>
    <w:rsid w:val="00D47355"/>
    <w:rsid w:val="00D509D8"/>
    <w:rsid w:val="00D50A02"/>
    <w:rsid w:val="00D513EC"/>
    <w:rsid w:val="00D51A7F"/>
    <w:rsid w:val="00D51BA6"/>
    <w:rsid w:val="00D51E9A"/>
    <w:rsid w:val="00D52189"/>
    <w:rsid w:val="00D525DA"/>
    <w:rsid w:val="00D5263E"/>
    <w:rsid w:val="00D52BEA"/>
    <w:rsid w:val="00D54B7E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051"/>
    <w:rsid w:val="00D74479"/>
    <w:rsid w:val="00D748CD"/>
    <w:rsid w:val="00D74A3D"/>
    <w:rsid w:val="00D74FFF"/>
    <w:rsid w:val="00D75061"/>
    <w:rsid w:val="00D7548B"/>
    <w:rsid w:val="00D758EB"/>
    <w:rsid w:val="00D76B8E"/>
    <w:rsid w:val="00D778A4"/>
    <w:rsid w:val="00D80CDE"/>
    <w:rsid w:val="00D80D5E"/>
    <w:rsid w:val="00D82111"/>
    <w:rsid w:val="00D829F8"/>
    <w:rsid w:val="00D82DC7"/>
    <w:rsid w:val="00D8322B"/>
    <w:rsid w:val="00D83C16"/>
    <w:rsid w:val="00D84F60"/>
    <w:rsid w:val="00D85905"/>
    <w:rsid w:val="00D85A38"/>
    <w:rsid w:val="00D85C40"/>
    <w:rsid w:val="00D87781"/>
    <w:rsid w:val="00D9007D"/>
    <w:rsid w:val="00D91E82"/>
    <w:rsid w:val="00D92EFF"/>
    <w:rsid w:val="00D93225"/>
    <w:rsid w:val="00D93255"/>
    <w:rsid w:val="00D936AF"/>
    <w:rsid w:val="00D94D75"/>
    <w:rsid w:val="00D96676"/>
    <w:rsid w:val="00D96D50"/>
    <w:rsid w:val="00D97DFC"/>
    <w:rsid w:val="00DA03F1"/>
    <w:rsid w:val="00DA3837"/>
    <w:rsid w:val="00DA7DA5"/>
    <w:rsid w:val="00DB075C"/>
    <w:rsid w:val="00DB252F"/>
    <w:rsid w:val="00DB272E"/>
    <w:rsid w:val="00DB2C82"/>
    <w:rsid w:val="00DB3067"/>
    <w:rsid w:val="00DB3D55"/>
    <w:rsid w:val="00DB5852"/>
    <w:rsid w:val="00DC2DD3"/>
    <w:rsid w:val="00DC3145"/>
    <w:rsid w:val="00DC3528"/>
    <w:rsid w:val="00DC64C2"/>
    <w:rsid w:val="00DC67F4"/>
    <w:rsid w:val="00DC6BDD"/>
    <w:rsid w:val="00DC6F60"/>
    <w:rsid w:val="00DC721D"/>
    <w:rsid w:val="00DC7DF3"/>
    <w:rsid w:val="00DD184B"/>
    <w:rsid w:val="00DD2846"/>
    <w:rsid w:val="00DD2D3D"/>
    <w:rsid w:val="00DD3B36"/>
    <w:rsid w:val="00DD3C8F"/>
    <w:rsid w:val="00DD3E48"/>
    <w:rsid w:val="00DD42B8"/>
    <w:rsid w:val="00DD49F0"/>
    <w:rsid w:val="00DD4B70"/>
    <w:rsid w:val="00DD528B"/>
    <w:rsid w:val="00DD68DE"/>
    <w:rsid w:val="00DE021A"/>
    <w:rsid w:val="00DE032C"/>
    <w:rsid w:val="00DE0787"/>
    <w:rsid w:val="00DE391B"/>
    <w:rsid w:val="00DE3C60"/>
    <w:rsid w:val="00DE4B1C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3C7A"/>
    <w:rsid w:val="00DF55F3"/>
    <w:rsid w:val="00DF6161"/>
    <w:rsid w:val="00DF71D0"/>
    <w:rsid w:val="00DF7650"/>
    <w:rsid w:val="00DF7A51"/>
    <w:rsid w:val="00E017E3"/>
    <w:rsid w:val="00E01C93"/>
    <w:rsid w:val="00E027CD"/>
    <w:rsid w:val="00E02B7B"/>
    <w:rsid w:val="00E03D7F"/>
    <w:rsid w:val="00E040BA"/>
    <w:rsid w:val="00E05C22"/>
    <w:rsid w:val="00E069BC"/>
    <w:rsid w:val="00E10D0A"/>
    <w:rsid w:val="00E118BB"/>
    <w:rsid w:val="00E1212D"/>
    <w:rsid w:val="00E12B6A"/>
    <w:rsid w:val="00E13731"/>
    <w:rsid w:val="00E14B15"/>
    <w:rsid w:val="00E16D4B"/>
    <w:rsid w:val="00E16EA3"/>
    <w:rsid w:val="00E22B57"/>
    <w:rsid w:val="00E22B83"/>
    <w:rsid w:val="00E23EA2"/>
    <w:rsid w:val="00E2555F"/>
    <w:rsid w:val="00E26136"/>
    <w:rsid w:val="00E268BC"/>
    <w:rsid w:val="00E26A11"/>
    <w:rsid w:val="00E27048"/>
    <w:rsid w:val="00E30109"/>
    <w:rsid w:val="00E30897"/>
    <w:rsid w:val="00E31086"/>
    <w:rsid w:val="00E317DE"/>
    <w:rsid w:val="00E31F5C"/>
    <w:rsid w:val="00E32010"/>
    <w:rsid w:val="00E32617"/>
    <w:rsid w:val="00E327F3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123"/>
    <w:rsid w:val="00E46576"/>
    <w:rsid w:val="00E47BFC"/>
    <w:rsid w:val="00E47D66"/>
    <w:rsid w:val="00E509EC"/>
    <w:rsid w:val="00E511F0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1D6D"/>
    <w:rsid w:val="00E6359F"/>
    <w:rsid w:val="00E6374F"/>
    <w:rsid w:val="00E639D4"/>
    <w:rsid w:val="00E63FD2"/>
    <w:rsid w:val="00E65F88"/>
    <w:rsid w:val="00E6667E"/>
    <w:rsid w:val="00E66F48"/>
    <w:rsid w:val="00E672AC"/>
    <w:rsid w:val="00E67853"/>
    <w:rsid w:val="00E67D7E"/>
    <w:rsid w:val="00E67FC7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84F"/>
    <w:rsid w:val="00E75FC7"/>
    <w:rsid w:val="00E76FA1"/>
    <w:rsid w:val="00E77556"/>
    <w:rsid w:val="00E80316"/>
    <w:rsid w:val="00E8036F"/>
    <w:rsid w:val="00E80C2D"/>
    <w:rsid w:val="00E80F7B"/>
    <w:rsid w:val="00E829CD"/>
    <w:rsid w:val="00E840E6"/>
    <w:rsid w:val="00E86C57"/>
    <w:rsid w:val="00E86E0B"/>
    <w:rsid w:val="00E9003B"/>
    <w:rsid w:val="00E90484"/>
    <w:rsid w:val="00E9063A"/>
    <w:rsid w:val="00E90E95"/>
    <w:rsid w:val="00E9129F"/>
    <w:rsid w:val="00E92321"/>
    <w:rsid w:val="00E92F8B"/>
    <w:rsid w:val="00E943BE"/>
    <w:rsid w:val="00E946D0"/>
    <w:rsid w:val="00E94C8E"/>
    <w:rsid w:val="00EA2470"/>
    <w:rsid w:val="00EA2C2B"/>
    <w:rsid w:val="00EA2C7D"/>
    <w:rsid w:val="00EA2CBD"/>
    <w:rsid w:val="00EA38C9"/>
    <w:rsid w:val="00EA6443"/>
    <w:rsid w:val="00EA78CD"/>
    <w:rsid w:val="00EA7CEF"/>
    <w:rsid w:val="00EB1D32"/>
    <w:rsid w:val="00EB227E"/>
    <w:rsid w:val="00EB3E2C"/>
    <w:rsid w:val="00EB5008"/>
    <w:rsid w:val="00EB521B"/>
    <w:rsid w:val="00EB5477"/>
    <w:rsid w:val="00EB619C"/>
    <w:rsid w:val="00EB6992"/>
    <w:rsid w:val="00EB772E"/>
    <w:rsid w:val="00EB7CC4"/>
    <w:rsid w:val="00EC008A"/>
    <w:rsid w:val="00EC2582"/>
    <w:rsid w:val="00EC26B9"/>
    <w:rsid w:val="00EC293A"/>
    <w:rsid w:val="00EC3446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1A12"/>
    <w:rsid w:val="00ED276B"/>
    <w:rsid w:val="00ED2985"/>
    <w:rsid w:val="00ED2E78"/>
    <w:rsid w:val="00ED304D"/>
    <w:rsid w:val="00ED3BB9"/>
    <w:rsid w:val="00ED5683"/>
    <w:rsid w:val="00ED645E"/>
    <w:rsid w:val="00ED68D4"/>
    <w:rsid w:val="00ED6B48"/>
    <w:rsid w:val="00ED6F3E"/>
    <w:rsid w:val="00EE0434"/>
    <w:rsid w:val="00EE3BE8"/>
    <w:rsid w:val="00EE3C10"/>
    <w:rsid w:val="00EE5823"/>
    <w:rsid w:val="00EE599E"/>
    <w:rsid w:val="00EE5A7F"/>
    <w:rsid w:val="00EE6481"/>
    <w:rsid w:val="00EE7D42"/>
    <w:rsid w:val="00EE7F9B"/>
    <w:rsid w:val="00EF02C1"/>
    <w:rsid w:val="00EF053D"/>
    <w:rsid w:val="00EF06F3"/>
    <w:rsid w:val="00EF2207"/>
    <w:rsid w:val="00EF3C39"/>
    <w:rsid w:val="00EF58AB"/>
    <w:rsid w:val="00F001D3"/>
    <w:rsid w:val="00F02EF9"/>
    <w:rsid w:val="00F0405E"/>
    <w:rsid w:val="00F046CC"/>
    <w:rsid w:val="00F04E8F"/>
    <w:rsid w:val="00F056B3"/>
    <w:rsid w:val="00F05E1C"/>
    <w:rsid w:val="00F05EB3"/>
    <w:rsid w:val="00F06263"/>
    <w:rsid w:val="00F0677D"/>
    <w:rsid w:val="00F0681A"/>
    <w:rsid w:val="00F07A22"/>
    <w:rsid w:val="00F07CBC"/>
    <w:rsid w:val="00F10B86"/>
    <w:rsid w:val="00F10E4F"/>
    <w:rsid w:val="00F12999"/>
    <w:rsid w:val="00F12BE4"/>
    <w:rsid w:val="00F1323B"/>
    <w:rsid w:val="00F1375C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1CC"/>
    <w:rsid w:val="00F22543"/>
    <w:rsid w:val="00F2288B"/>
    <w:rsid w:val="00F22F58"/>
    <w:rsid w:val="00F233A5"/>
    <w:rsid w:val="00F233D1"/>
    <w:rsid w:val="00F234B3"/>
    <w:rsid w:val="00F23CE6"/>
    <w:rsid w:val="00F24F37"/>
    <w:rsid w:val="00F25C9F"/>
    <w:rsid w:val="00F25F37"/>
    <w:rsid w:val="00F25F38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391E"/>
    <w:rsid w:val="00F34D92"/>
    <w:rsid w:val="00F35C6B"/>
    <w:rsid w:val="00F35F53"/>
    <w:rsid w:val="00F360A2"/>
    <w:rsid w:val="00F360BC"/>
    <w:rsid w:val="00F361D2"/>
    <w:rsid w:val="00F36B87"/>
    <w:rsid w:val="00F36EB9"/>
    <w:rsid w:val="00F376A7"/>
    <w:rsid w:val="00F37B67"/>
    <w:rsid w:val="00F40451"/>
    <w:rsid w:val="00F413B2"/>
    <w:rsid w:val="00F41BDB"/>
    <w:rsid w:val="00F429A8"/>
    <w:rsid w:val="00F434DA"/>
    <w:rsid w:val="00F43C46"/>
    <w:rsid w:val="00F442F0"/>
    <w:rsid w:val="00F44335"/>
    <w:rsid w:val="00F44DA3"/>
    <w:rsid w:val="00F4594A"/>
    <w:rsid w:val="00F46DFF"/>
    <w:rsid w:val="00F5069B"/>
    <w:rsid w:val="00F50DBC"/>
    <w:rsid w:val="00F516F2"/>
    <w:rsid w:val="00F51906"/>
    <w:rsid w:val="00F51936"/>
    <w:rsid w:val="00F53011"/>
    <w:rsid w:val="00F53650"/>
    <w:rsid w:val="00F53D04"/>
    <w:rsid w:val="00F545BD"/>
    <w:rsid w:val="00F54B15"/>
    <w:rsid w:val="00F551A3"/>
    <w:rsid w:val="00F559F2"/>
    <w:rsid w:val="00F560BB"/>
    <w:rsid w:val="00F600C4"/>
    <w:rsid w:val="00F607BB"/>
    <w:rsid w:val="00F627D7"/>
    <w:rsid w:val="00F6289E"/>
    <w:rsid w:val="00F6458E"/>
    <w:rsid w:val="00F64AB3"/>
    <w:rsid w:val="00F64EF5"/>
    <w:rsid w:val="00F64F3E"/>
    <w:rsid w:val="00F65299"/>
    <w:rsid w:val="00F65589"/>
    <w:rsid w:val="00F65DB6"/>
    <w:rsid w:val="00F6632A"/>
    <w:rsid w:val="00F66426"/>
    <w:rsid w:val="00F70B06"/>
    <w:rsid w:val="00F7136C"/>
    <w:rsid w:val="00F71DF6"/>
    <w:rsid w:val="00F7280B"/>
    <w:rsid w:val="00F731B5"/>
    <w:rsid w:val="00F73E05"/>
    <w:rsid w:val="00F74717"/>
    <w:rsid w:val="00F7533F"/>
    <w:rsid w:val="00F801EC"/>
    <w:rsid w:val="00F805D0"/>
    <w:rsid w:val="00F806D0"/>
    <w:rsid w:val="00F82580"/>
    <w:rsid w:val="00F83BAF"/>
    <w:rsid w:val="00F83E26"/>
    <w:rsid w:val="00F857F1"/>
    <w:rsid w:val="00F85D4B"/>
    <w:rsid w:val="00F87053"/>
    <w:rsid w:val="00F877C2"/>
    <w:rsid w:val="00F9102F"/>
    <w:rsid w:val="00F921D6"/>
    <w:rsid w:val="00F93411"/>
    <w:rsid w:val="00F94934"/>
    <w:rsid w:val="00F9525D"/>
    <w:rsid w:val="00F9595E"/>
    <w:rsid w:val="00F95961"/>
    <w:rsid w:val="00F959E2"/>
    <w:rsid w:val="00F95D0B"/>
    <w:rsid w:val="00F96364"/>
    <w:rsid w:val="00F969E7"/>
    <w:rsid w:val="00F972CC"/>
    <w:rsid w:val="00FA00AE"/>
    <w:rsid w:val="00FA0166"/>
    <w:rsid w:val="00FA1B3F"/>
    <w:rsid w:val="00FA2395"/>
    <w:rsid w:val="00FA39A1"/>
    <w:rsid w:val="00FA5D4A"/>
    <w:rsid w:val="00FA69C9"/>
    <w:rsid w:val="00FB17A9"/>
    <w:rsid w:val="00FB2820"/>
    <w:rsid w:val="00FB3742"/>
    <w:rsid w:val="00FB3A65"/>
    <w:rsid w:val="00FB6193"/>
    <w:rsid w:val="00FB6560"/>
    <w:rsid w:val="00FB69A7"/>
    <w:rsid w:val="00FB74D3"/>
    <w:rsid w:val="00FB77C1"/>
    <w:rsid w:val="00FB79E4"/>
    <w:rsid w:val="00FC0929"/>
    <w:rsid w:val="00FC11C3"/>
    <w:rsid w:val="00FC41BE"/>
    <w:rsid w:val="00FC45B1"/>
    <w:rsid w:val="00FC572B"/>
    <w:rsid w:val="00FC5F84"/>
    <w:rsid w:val="00FC65B4"/>
    <w:rsid w:val="00FC6F00"/>
    <w:rsid w:val="00FC7477"/>
    <w:rsid w:val="00FC7820"/>
    <w:rsid w:val="00FD0142"/>
    <w:rsid w:val="00FD0440"/>
    <w:rsid w:val="00FD0614"/>
    <w:rsid w:val="00FD0C2A"/>
    <w:rsid w:val="00FD1ACE"/>
    <w:rsid w:val="00FD22C0"/>
    <w:rsid w:val="00FD2BB2"/>
    <w:rsid w:val="00FD3090"/>
    <w:rsid w:val="00FD6B7B"/>
    <w:rsid w:val="00FD77BE"/>
    <w:rsid w:val="00FD7E1D"/>
    <w:rsid w:val="00FE07E2"/>
    <w:rsid w:val="00FE0873"/>
    <w:rsid w:val="00FE10D7"/>
    <w:rsid w:val="00FE1375"/>
    <w:rsid w:val="00FE1464"/>
    <w:rsid w:val="00FE1718"/>
    <w:rsid w:val="00FE1B78"/>
    <w:rsid w:val="00FE1CC1"/>
    <w:rsid w:val="00FE1D31"/>
    <w:rsid w:val="00FE228E"/>
    <w:rsid w:val="00FE2645"/>
    <w:rsid w:val="00FE30E8"/>
    <w:rsid w:val="00FE3FD7"/>
    <w:rsid w:val="00FE53DF"/>
    <w:rsid w:val="00FE56C5"/>
    <w:rsid w:val="00FE5EAF"/>
    <w:rsid w:val="00FE6FFF"/>
    <w:rsid w:val="00FF0375"/>
    <w:rsid w:val="00FF07E1"/>
    <w:rsid w:val="00FF0CF6"/>
    <w:rsid w:val="00FF0F38"/>
    <w:rsid w:val="00FF1C1C"/>
    <w:rsid w:val="00FF20F5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4135D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1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4135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4135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413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135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135D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135D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135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4135D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135D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4135D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4135D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9413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35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135D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5D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135D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135D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4135D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42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42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42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9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42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42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42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mtechlab.msu.edu/sites/as/web/browser.htm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hyperlink" Target="http://www.childrensministrywarehouse.net" TargetMode="External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11</Pages>
  <Words>1985</Words>
  <Characters>11320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46</cp:revision>
  <cp:lastPrinted>2009-11-01T16:17:00Z</cp:lastPrinted>
  <dcterms:created xsi:type="dcterms:W3CDTF">2010-09-23T04:37:00Z</dcterms:created>
  <dcterms:modified xsi:type="dcterms:W3CDTF">2010-09-23T09:02:00Z</dcterms:modified>
</cp:coreProperties>
</file>